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F6DA9" w14:textId="46FD9CC1" w:rsidR="005C3913" w:rsidRDefault="005C3913" w:rsidP="005C3913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Description of the Scheme</w:t>
      </w:r>
    </w:p>
    <w:p w14:paraId="28FEC27D" w14:textId="6180BE27" w:rsidR="00C32E54" w:rsidRPr="00E10165" w:rsidRDefault="00E10165" w:rsidP="00E10165">
      <w:pPr>
        <w:ind w:left="540"/>
      </w:pPr>
      <w:r w:rsidRPr="00E10165">
        <w:t xml:space="preserve">Landlords will be paid in 3 </w:t>
      </w:r>
      <w:proofErr w:type="spellStart"/>
      <w:r w:rsidRPr="00E10165">
        <w:t>installments</w:t>
      </w:r>
      <w:proofErr w:type="spellEnd"/>
      <w:r w:rsidRPr="00E10165">
        <w:t xml:space="preserve"> plus a profit of Rs. 13500 (Rs. 6000 PM Kisan) per </w:t>
      </w:r>
      <w:proofErr w:type="spellStart"/>
      <w:proofErr w:type="gramStart"/>
      <w:r w:rsidRPr="00E10165">
        <w:t>annum.</w:t>
      </w:r>
      <w:r w:rsidR="005C3913" w:rsidRPr="001E3C53">
        <w:rPr>
          <w:rFonts w:asciiTheme="minorHAnsi" w:hAnsiTheme="minorHAnsi" w:cstheme="minorHAnsi"/>
          <w:shd w:val="clear" w:color="auto" w:fill="FFFFFF"/>
        </w:rPr>
        <w:t>The</w:t>
      </w:r>
      <w:proofErr w:type="spellEnd"/>
      <w:proofErr w:type="gramEnd"/>
      <w:r w:rsidR="005C3913" w:rsidRPr="001E3C53">
        <w:rPr>
          <w:rFonts w:asciiTheme="minorHAnsi" w:hAnsiTheme="minorHAnsi" w:cstheme="minorHAnsi"/>
          <w:shd w:val="clear" w:color="auto" w:fill="FFFFFF"/>
        </w:rPr>
        <w:t xml:space="preserve"> objective of this scheme is </w:t>
      </w:r>
      <w:r w:rsidR="005C3913" w:rsidRPr="001E3C53">
        <w:rPr>
          <w:rFonts w:asciiTheme="minorHAnsi" w:hAnsiTheme="minorHAnsi" w:cstheme="minorHAnsi"/>
          <w:lang w:val="en-US" w:eastAsia="en-IN"/>
        </w:rPr>
        <w:t xml:space="preserve">to support the cultivators in meeting the investment </w:t>
      </w:r>
      <w:r w:rsidR="00441DD3" w:rsidRPr="001E3C53">
        <w:rPr>
          <w:rFonts w:asciiTheme="minorHAnsi" w:hAnsiTheme="minorHAnsi" w:cstheme="minorHAnsi"/>
          <w:lang w:val="en-US" w:eastAsia="en-IN"/>
        </w:rPr>
        <w:t xml:space="preserve">needs </w:t>
      </w:r>
      <w:r w:rsidR="005C3913" w:rsidRPr="001E3C53">
        <w:rPr>
          <w:rFonts w:asciiTheme="minorHAnsi" w:hAnsiTheme="minorHAnsi" w:cstheme="minorHAnsi"/>
          <w:lang w:val="en-US" w:eastAsia="en-IN"/>
        </w:rPr>
        <w:t>during the crop season and to enable higher crop productivity and provide financial assistance to landless tenant farmers &amp;</w:t>
      </w:r>
      <w:r w:rsidR="00835F0B" w:rsidRPr="001E3C53">
        <w:rPr>
          <w:rFonts w:asciiTheme="minorHAnsi" w:hAnsiTheme="minorHAnsi" w:cstheme="minorHAnsi"/>
          <w:lang w:val="en-US" w:eastAsia="en-IN"/>
        </w:rPr>
        <w:t xml:space="preserve">Record of Forest Rights </w:t>
      </w:r>
      <w:r w:rsidR="001E3C53" w:rsidRPr="001E3C53">
        <w:rPr>
          <w:rFonts w:asciiTheme="minorHAnsi" w:hAnsiTheme="minorHAnsi" w:cstheme="minorHAnsi"/>
          <w:lang w:val="en-US" w:eastAsia="en-IN"/>
        </w:rPr>
        <w:t>(</w:t>
      </w:r>
      <w:r w:rsidR="005C3913" w:rsidRPr="001E3C53">
        <w:rPr>
          <w:rFonts w:asciiTheme="minorHAnsi" w:hAnsiTheme="minorHAnsi" w:cstheme="minorHAnsi"/>
          <w:lang w:val="en-US" w:eastAsia="en-IN"/>
        </w:rPr>
        <w:t>ROFR</w:t>
      </w:r>
      <w:r w:rsidR="001E3C53">
        <w:rPr>
          <w:rFonts w:asciiTheme="minorHAnsi" w:hAnsiTheme="minorHAnsi" w:cstheme="minorHAnsi"/>
          <w:lang w:val="en-US" w:eastAsia="en-IN"/>
        </w:rPr>
        <w:t>)</w:t>
      </w:r>
      <w:r w:rsidR="005C3913" w:rsidRPr="001E3C53">
        <w:rPr>
          <w:rFonts w:asciiTheme="minorHAnsi" w:hAnsiTheme="minorHAnsi" w:cstheme="minorHAnsi"/>
          <w:lang w:val="en-US" w:eastAsia="en-IN"/>
        </w:rPr>
        <w:t xml:space="preserve"> Cultivators belonging to SC, ST, BC</w:t>
      </w:r>
      <w:r w:rsidR="00FC13EE">
        <w:rPr>
          <w:rFonts w:asciiTheme="minorHAnsi" w:hAnsiTheme="minorHAnsi" w:cstheme="minorHAnsi"/>
          <w:lang w:val="en-US" w:eastAsia="en-IN"/>
        </w:rPr>
        <w:t>,</w:t>
      </w:r>
      <w:r w:rsidR="00441DD3" w:rsidRPr="001E3C53">
        <w:rPr>
          <w:rFonts w:asciiTheme="minorHAnsi" w:hAnsiTheme="minorHAnsi" w:cstheme="minorHAnsi"/>
          <w:lang w:val="en-US" w:eastAsia="en-IN"/>
        </w:rPr>
        <w:t xml:space="preserve"> and m</w:t>
      </w:r>
      <w:r w:rsidR="005C3913" w:rsidRPr="001E3C53">
        <w:rPr>
          <w:rFonts w:asciiTheme="minorHAnsi" w:hAnsiTheme="minorHAnsi" w:cstheme="minorHAnsi"/>
          <w:lang w:val="en-US" w:eastAsia="en-IN"/>
        </w:rPr>
        <w:t>inority categories.</w:t>
      </w:r>
      <w:r w:rsidR="005C3913" w:rsidRPr="001E3C53">
        <w:rPr>
          <w:rFonts w:asciiTheme="minorHAnsi" w:hAnsiTheme="minorHAnsi" w:cstheme="minorHAnsi"/>
          <w:shd w:val="clear" w:color="auto" w:fill="FFFFFF"/>
        </w:rPr>
        <w:t xml:space="preserve"> The benefit of this scheme will be transferred in 3 </w:t>
      </w:r>
      <w:r w:rsidR="00441DD3" w:rsidRPr="001E3C53">
        <w:rPr>
          <w:rFonts w:asciiTheme="minorHAnsi" w:hAnsiTheme="minorHAnsi" w:cstheme="minorHAnsi"/>
          <w:shd w:val="clear" w:color="auto" w:fill="FFFFFF"/>
        </w:rPr>
        <w:t>instalments every year</w:t>
      </w:r>
      <w:r w:rsidR="005C3913" w:rsidRPr="001E3C53">
        <w:rPr>
          <w:rFonts w:asciiTheme="minorHAnsi" w:hAnsiTheme="minorHAnsi" w:cstheme="minorHAnsi"/>
          <w:shd w:val="clear" w:color="auto" w:fill="FFFFFF"/>
        </w:rPr>
        <w:t xml:space="preserve"> i.e., in the month of May, October &amp; January</w:t>
      </w:r>
      <w:r w:rsidR="005C3913" w:rsidRPr="001E3C53">
        <w:rPr>
          <w:rFonts w:asciiTheme="minorHAnsi" w:hAnsiTheme="minorHAnsi" w:cstheme="minorHAnsi"/>
          <w:color w:val="4D5156"/>
          <w:shd w:val="clear" w:color="auto" w:fill="FFFFFF"/>
        </w:rPr>
        <w:t>.</w:t>
      </w:r>
    </w:p>
    <w:p w14:paraId="507803EF" w14:textId="46ABC91C" w:rsidR="00425DF9" w:rsidRPr="005C3913" w:rsidRDefault="00C956FD" w:rsidP="005C3913">
      <w:pPr>
        <w:ind w:left="567"/>
        <w:jc w:val="both"/>
        <w:rPr>
          <w:rFonts w:asciiTheme="minorHAnsi" w:hAnsiTheme="minorHAnsi" w:cstheme="minorHAnsi"/>
          <w:color w:val="4D5156"/>
          <w:shd w:val="clear" w:color="auto" w:fill="FFFFFF"/>
        </w:rPr>
      </w:pPr>
      <w:r>
        <w:rPr>
          <w:rFonts w:asciiTheme="minorHAnsi" w:hAnsiTheme="minorHAnsi" w:cstheme="minorHAnsi"/>
          <w:lang w:val="en-US" w:eastAsia="en-IN"/>
        </w:rPr>
        <w:t>Note :</w:t>
      </w:r>
      <w:r w:rsidR="00BD2A2B" w:rsidRPr="001B4E77">
        <w:rPr>
          <w:rFonts w:asciiTheme="minorHAnsi" w:hAnsiTheme="minorHAnsi" w:cstheme="minorHAnsi"/>
          <w:lang w:val="en-US" w:eastAsia="en-IN"/>
        </w:rPr>
        <w:t xml:space="preserve">Tenant </w:t>
      </w:r>
      <w:r w:rsidR="00425DF9" w:rsidRPr="001B4E77">
        <w:rPr>
          <w:rFonts w:asciiTheme="minorHAnsi" w:hAnsiTheme="minorHAnsi" w:cstheme="minorHAnsi"/>
          <w:lang w:val="en-US" w:eastAsia="en-IN"/>
        </w:rPr>
        <w:t xml:space="preserve">Farmers with Crop Cultivator Rights Card (CCRC) will be paid Rs.13,500/- </w:t>
      </w:r>
      <w:r w:rsidR="005F1834" w:rsidRPr="001B4E77">
        <w:rPr>
          <w:rFonts w:asciiTheme="minorHAnsi" w:hAnsiTheme="minorHAnsi" w:cstheme="minorHAnsi"/>
          <w:lang w:val="en-US" w:eastAsia="en-IN"/>
        </w:rPr>
        <w:t xml:space="preserve">by the State Government </w:t>
      </w:r>
      <w:r w:rsidR="00BD2A2B" w:rsidRPr="001B4E77">
        <w:rPr>
          <w:rFonts w:asciiTheme="minorHAnsi" w:hAnsiTheme="minorHAnsi" w:cstheme="minorHAnsi"/>
          <w:lang w:val="en-US" w:eastAsia="en-IN"/>
        </w:rPr>
        <w:t>in three instalments</w:t>
      </w:r>
      <w:r w:rsidR="005F1834" w:rsidRPr="001B4E77">
        <w:rPr>
          <w:rFonts w:asciiTheme="minorHAnsi" w:hAnsiTheme="minorHAnsi" w:cstheme="minorHAnsi"/>
          <w:lang w:val="en-US" w:eastAsia="en-IN"/>
        </w:rPr>
        <w:t>.</w:t>
      </w:r>
    </w:p>
    <w:p w14:paraId="273BCF74" w14:textId="453E9414" w:rsidR="006877E6" w:rsidRPr="001F2FD3" w:rsidRDefault="00406125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  <w:color w:val="FF0000"/>
        </w:rPr>
      </w:pPr>
      <w:r w:rsidRPr="007B7B3B">
        <w:rPr>
          <w:rFonts w:cs="Calibri Light"/>
        </w:rPr>
        <w:t>Functionary Responsible for Scheme Delivery</w:t>
      </w:r>
      <w:r w:rsidR="001F2FD3" w:rsidRPr="001B4E77">
        <w:rPr>
          <w:rFonts w:cs="Calibri Light"/>
        </w:rPr>
        <w:t xml:space="preserve"> at field </w:t>
      </w:r>
      <w:proofErr w:type="gramStart"/>
      <w:r w:rsidR="001F2FD3" w:rsidRPr="001B4E77">
        <w:rPr>
          <w:rFonts w:cs="Calibri Light"/>
        </w:rPr>
        <w:t>level</w:t>
      </w:r>
      <w:r w:rsidR="001B4E77">
        <w:rPr>
          <w:rFonts w:cs="Calibri Light"/>
        </w:rPr>
        <w:t xml:space="preserve"> :</w:t>
      </w:r>
      <w:proofErr w:type="gramEnd"/>
    </w:p>
    <w:p w14:paraId="3C9250A2" w14:textId="77777777" w:rsidR="00406125" w:rsidRPr="00644351" w:rsidRDefault="00644351" w:rsidP="00F21618">
      <w:pPr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HAnsi"/>
          <w:lang w:eastAsia="en-IN"/>
        </w:rPr>
      </w:pPr>
      <w:r w:rsidRPr="00644351">
        <w:rPr>
          <w:rFonts w:asciiTheme="minorHAnsi" w:hAnsiTheme="minorHAnsi" w:cstheme="minorHAnsi"/>
        </w:rPr>
        <w:t>Village Agriculture</w:t>
      </w:r>
      <w:r w:rsidR="003F07FE">
        <w:rPr>
          <w:rFonts w:asciiTheme="minorHAnsi" w:hAnsiTheme="minorHAnsi" w:cstheme="minorHAnsi"/>
        </w:rPr>
        <w:t xml:space="preserve"> </w:t>
      </w:r>
      <w:proofErr w:type="gramStart"/>
      <w:r w:rsidR="003F07FE">
        <w:rPr>
          <w:rFonts w:asciiTheme="minorHAnsi" w:hAnsiTheme="minorHAnsi" w:cstheme="minorHAnsi"/>
        </w:rPr>
        <w:t>Assistant( VAA</w:t>
      </w:r>
      <w:proofErr w:type="gramEnd"/>
      <w:r w:rsidR="003F07FE">
        <w:rPr>
          <w:rFonts w:asciiTheme="minorHAnsi" w:hAnsiTheme="minorHAnsi" w:cstheme="minorHAnsi"/>
        </w:rPr>
        <w:t>)</w:t>
      </w:r>
      <w:r w:rsidRPr="00644351">
        <w:rPr>
          <w:rFonts w:asciiTheme="minorHAnsi" w:hAnsiTheme="minorHAnsi" w:cstheme="minorHAnsi"/>
        </w:rPr>
        <w:t xml:space="preserve">/ </w:t>
      </w:r>
      <w:r w:rsidR="003F07FE">
        <w:rPr>
          <w:rFonts w:asciiTheme="minorHAnsi" w:hAnsiTheme="minorHAnsi" w:cstheme="minorHAnsi"/>
        </w:rPr>
        <w:t xml:space="preserve">Village </w:t>
      </w:r>
      <w:r w:rsidRPr="00644351">
        <w:rPr>
          <w:rFonts w:asciiTheme="minorHAnsi" w:hAnsiTheme="minorHAnsi" w:cstheme="minorHAnsi"/>
        </w:rPr>
        <w:t>Horticulture</w:t>
      </w:r>
      <w:r w:rsidR="003F07FE">
        <w:rPr>
          <w:rFonts w:asciiTheme="minorHAnsi" w:hAnsiTheme="minorHAnsi" w:cstheme="minorHAnsi"/>
        </w:rPr>
        <w:t xml:space="preserve"> Assistant(VHA) </w:t>
      </w:r>
      <w:r w:rsidR="00985E62">
        <w:rPr>
          <w:rFonts w:asciiTheme="minorHAnsi" w:hAnsiTheme="minorHAnsi" w:cstheme="minorHAnsi"/>
        </w:rPr>
        <w:t xml:space="preserve">/ </w:t>
      </w:r>
      <w:r w:rsidR="003F07FE">
        <w:rPr>
          <w:rFonts w:asciiTheme="minorHAnsi" w:hAnsiTheme="minorHAnsi" w:cstheme="minorHAnsi"/>
        </w:rPr>
        <w:t xml:space="preserve">Village </w:t>
      </w:r>
      <w:r w:rsidRPr="00644351">
        <w:rPr>
          <w:rFonts w:asciiTheme="minorHAnsi" w:hAnsiTheme="minorHAnsi" w:cstheme="minorHAnsi"/>
        </w:rPr>
        <w:t>Sericulture Assistant</w:t>
      </w:r>
      <w:r w:rsidR="003F07FE">
        <w:rPr>
          <w:rFonts w:asciiTheme="minorHAnsi" w:hAnsiTheme="minorHAnsi" w:cstheme="minorHAnsi"/>
        </w:rPr>
        <w:t>(VSA)</w:t>
      </w:r>
    </w:p>
    <w:p w14:paraId="542C393B" w14:textId="77777777" w:rsidR="007D05A8" w:rsidRPr="007B7B3B" w:rsidRDefault="006C2167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Eligibility Criteria</w:t>
      </w:r>
    </w:p>
    <w:p w14:paraId="3F9C793B" w14:textId="77777777" w:rsidR="006E402C" w:rsidRPr="00441DD3" w:rsidRDefault="006E402C" w:rsidP="00441DD3">
      <w:pPr>
        <w:autoSpaceDE w:val="0"/>
        <w:autoSpaceDN w:val="0"/>
        <w:adjustRightInd w:val="0"/>
        <w:spacing w:line="240" w:lineRule="auto"/>
        <w:ind w:left="567" w:right="40"/>
        <w:jc w:val="both"/>
        <w:rPr>
          <w:rFonts w:asciiTheme="minorHAnsi" w:hAnsiTheme="minorHAnsi" w:cstheme="minorHAnsi"/>
        </w:rPr>
      </w:pPr>
      <w:r w:rsidRPr="00441DD3">
        <w:rPr>
          <w:rFonts w:asciiTheme="minorHAnsi" w:hAnsiTheme="minorHAnsi" w:cstheme="minorHAnsi"/>
        </w:rPr>
        <w:t xml:space="preserve">The beneficiary must meet the following criteria </w:t>
      </w:r>
      <w:r w:rsidR="006861BA" w:rsidRPr="00441DD3">
        <w:rPr>
          <w:rFonts w:asciiTheme="minorHAnsi" w:hAnsiTheme="minorHAnsi" w:cstheme="minorHAnsi"/>
        </w:rPr>
        <w:t>to</w:t>
      </w:r>
      <w:r w:rsidRPr="00441DD3">
        <w:rPr>
          <w:rFonts w:asciiTheme="minorHAnsi" w:hAnsiTheme="minorHAnsi" w:cstheme="minorHAnsi"/>
        </w:rPr>
        <w:t xml:space="preserve"> become eligible for financial assistance under this scheme:</w:t>
      </w:r>
    </w:p>
    <w:tbl>
      <w:tblPr>
        <w:tblW w:w="4717" w:type="pct"/>
        <w:tblInd w:w="559" w:type="dxa"/>
        <w:tblLayout w:type="fixed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61"/>
        <w:gridCol w:w="2009"/>
        <w:gridCol w:w="6597"/>
      </w:tblGrid>
      <w:tr w:rsidR="00484CF0" w:rsidRPr="00441DD3" w14:paraId="04E48FF3" w14:textId="77777777" w:rsidTr="00C02B90">
        <w:trPr>
          <w:trHeight w:hRule="exact" w:val="343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39C61" w14:textId="77777777" w:rsidR="006C2167" w:rsidRPr="00441DD3" w:rsidRDefault="006C2167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441DD3">
              <w:rPr>
                <w:rFonts w:cstheme="minorHAnsi"/>
                <w:sz w:val="22"/>
                <w:szCs w:val="22"/>
              </w:rPr>
              <w:t>Sr. No.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F32E2C" w14:textId="77777777" w:rsidR="006C2167" w:rsidRPr="00441DD3" w:rsidRDefault="006C2167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441DD3">
              <w:rPr>
                <w:rFonts w:cstheme="minorHAnsi"/>
                <w:sz w:val="22"/>
                <w:szCs w:val="22"/>
              </w:rPr>
              <w:t>Criteria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F2E6B" w14:textId="77777777" w:rsidR="006C2167" w:rsidRPr="00441DD3" w:rsidRDefault="00B047B2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441DD3">
              <w:rPr>
                <w:rFonts w:cstheme="minorHAnsi"/>
                <w:sz w:val="22"/>
                <w:szCs w:val="22"/>
              </w:rPr>
              <w:t>Conditions</w:t>
            </w:r>
          </w:p>
        </w:tc>
      </w:tr>
      <w:tr w:rsidR="00920A80" w:rsidRPr="00441DD3" w14:paraId="12A3C71D" w14:textId="77777777" w:rsidTr="00C02B90">
        <w:trPr>
          <w:trHeight w:hRule="exact" w:val="39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2FEEB" w14:textId="77777777" w:rsidR="00920A80" w:rsidRPr="00441DD3" w:rsidRDefault="00920A80" w:rsidP="00920A80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A6C91" w14:textId="77777777" w:rsidR="00920A80" w:rsidRPr="00441DD3" w:rsidRDefault="00920A80" w:rsidP="00920A8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>Citizenship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BF6E" w14:textId="77777777" w:rsidR="00920A80" w:rsidRPr="00441DD3" w:rsidRDefault="00BD36C4" w:rsidP="00920A80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Should be a p</w:t>
            </w:r>
            <w:r w:rsidR="00920A80" w:rsidRPr="00441DD3">
              <w:rPr>
                <w:rFonts w:asciiTheme="minorHAnsi" w:hAnsiTheme="minorHAnsi" w:cstheme="minorHAnsi"/>
              </w:rPr>
              <w:t xml:space="preserve">ermanent </w:t>
            </w:r>
            <w:r>
              <w:rPr>
                <w:rFonts w:asciiTheme="minorHAnsi" w:hAnsiTheme="minorHAnsi" w:cstheme="minorHAnsi"/>
              </w:rPr>
              <w:t>r</w:t>
            </w:r>
            <w:r w:rsidR="00920A80" w:rsidRPr="00441DD3">
              <w:rPr>
                <w:rFonts w:asciiTheme="minorHAnsi" w:hAnsiTheme="minorHAnsi" w:cstheme="minorHAnsi"/>
              </w:rPr>
              <w:t>esident of Andhra Pradesh</w:t>
            </w:r>
          </w:p>
        </w:tc>
      </w:tr>
      <w:tr w:rsidR="00920A80" w:rsidRPr="00441DD3" w14:paraId="0746904F" w14:textId="77777777" w:rsidTr="001E3C53">
        <w:trPr>
          <w:trHeight w:hRule="exact" w:val="1259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A6972" w14:textId="77777777" w:rsidR="00920A80" w:rsidRPr="00441DD3" w:rsidRDefault="00920A80" w:rsidP="00920A80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BFFF4" w14:textId="77777777" w:rsidR="00920A80" w:rsidRPr="00E22422" w:rsidRDefault="00920A80" w:rsidP="00920A8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E22422">
              <w:rPr>
                <w:rFonts w:asciiTheme="minorHAnsi" w:hAnsiTheme="minorHAnsi" w:cstheme="minorHAnsi"/>
              </w:rPr>
              <w:t>Total Family Income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6D654" w14:textId="77777777" w:rsidR="001F2FD3" w:rsidRPr="00E22422" w:rsidRDefault="00920A80" w:rsidP="00E22422">
            <w:pPr>
              <w:pStyle w:val="ListParagraph"/>
              <w:keepNext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E22422">
              <w:rPr>
                <w:rFonts w:asciiTheme="minorHAnsi" w:hAnsiTheme="minorHAnsi" w:cstheme="minorHAnsi"/>
              </w:rPr>
              <w:t xml:space="preserve">Total family Income should be less than Rs.10,000/- per month </w:t>
            </w:r>
            <w:proofErr w:type="spellStart"/>
            <w:r w:rsidRPr="00E22422">
              <w:rPr>
                <w:rFonts w:asciiTheme="minorHAnsi" w:hAnsiTheme="minorHAnsi" w:cstheme="minorHAnsi"/>
              </w:rPr>
              <w:t>inRural</w:t>
            </w:r>
            <w:proofErr w:type="spellEnd"/>
            <w:r w:rsidRPr="00E22422">
              <w:rPr>
                <w:rFonts w:asciiTheme="minorHAnsi" w:hAnsiTheme="minorHAnsi" w:cstheme="minorHAnsi"/>
              </w:rPr>
              <w:t xml:space="preserve"> areas.</w:t>
            </w:r>
          </w:p>
          <w:p w14:paraId="6179588A" w14:textId="7EDFB7DA" w:rsidR="00920A80" w:rsidRPr="00E22422" w:rsidRDefault="006D5B92" w:rsidP="00E22422">
            <w:pPr>
              <w:pStyle w:val="ListParagraph"/>
              <w:keepNext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E22422">
              <w:rPr>
                <w:rFonts w:asciiTheme="minorHAnsi" w:hAnsiTheme="minorHAnsi" w:cstheme="minorHAnsi"/>
              </w:rPr>
              <w:t xml:space="preserve">A farmer family is defined as a family comprising of husband, </w:t>
            </w:r>
            <w:r w:rsidR="00E22422" w:rsidRPr="00E22422">
              <w:rPr>
                <w:rFonts w:asciiTheme="minorHAnsi" w:hAnsiTheme="minorHAnsi" w:cstheme="minorHAnsi"/>
              </w:rPr>
              <w:t>wife, and</w:t>
            </w:r>
            <w:r w:rsidRPr="00E22422">
              <w:rPr>
                <w:rFonts w:asciiTheme="minorHAnsi" w:hAnsiTheme="minorHAnsi" w:cstheme="minorHAnsi"/>
              </w:rPr>
              <w:t xml:space="preserve"> children. Married children are considered </w:t>
            </w:r>
            <w:r w:rsidR="00E22422" w:rsidRPr="00E22422">
              <w:rPr>
                <w:rFonts w:asciiTheme="minorHAnsi" w:hAnsiTheme="minorHAnsi" w:cstheme="minorHAnsi"/>
              </w:rPr>
              <w:t>as Separate</w:t>
            </w:r>
            <w:r w:rsidRPr="00E22422">
              <w:rPr>
                <w:rFonts w:asciiTheme="minorHAnsi" w:hAnsiTheme="minorHAnsi" w:cstheme="minorHAnsi"/>
              </w:rPr>
              <w:t xml:space="preserve"> Unit</w:t>
            </w:r>
            <w:r w:rsidR="00E22422" w:rsidRPr="00E22422">
              <w:rPr>
                <w:rFonts w:asciiTheme="minorHAnsi" w:hAnsiTheme="minorHAnsi" w:cstheme="minorHAnsi"/>
              </w:rPr>
              <w:t>.</w:t>
            </w:r>
            <w:r w:rsidRPr="00E2242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22422">
              <w:rPr>
                <w:rFonts w:asciiTheme="minorHAnsi" w:hAnsiTheme="minorHAnsi" w:cstheme="minorHAnsi"/>
              </w:rPr>
              <w:t>forconsidering</w:t>
            </w:r>
            <w:proofErr w:type="spellEnd"/>
            <w:r w:rsidRPr="00E22422">
              <w:rPr>
                <w:rFonts w:asciiTheme="minorHAnsi" w:hAnsiTheme="minorHAnsi" w:cstheme="minorHAnsi"/>
              </w:rPr>
              <w:t xml:space="preserve"> assistance.</w:t>
            </w:r>
          </w:p>
        </w:tc>
      </w:tr>
      <w:tr w:rsidR="00920A80" w:rsidRPr="00441DD3" w14:paraId="4E3FBADE" w14:textId="77777777" w:rsidTr="00FC13EE">
        <w:trPr>
          <w:trHeight w:hRule="exact" w:val="6410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AE8F0" w14:textId="77777777" w:rsidR="00920A80" w:rsidRPr="00441DD3" w:rsidRDefault="00920A80" w:rsidP="00920A80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7088B" w14:textId="77777777" w:rsidR="00920A80" w:rsidRPr="00441DD3" w:rsidRDefault="00920A80" w:rsidP="00920A80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>Total family Land holding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F8FAC" w14:textId="77777777" w:rsidR="00436625" w:rsidRPr="00441DD3" w:rsidRDefault="00436625" w:rsidP="0043662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  <w:b/>
                <w:bCs/>
              </w:rPr>
            </w:pPr>
            <w:r w:rsidRPr="00441DD3">
              <w:rPr>
                <w:rFonts w:asciiTheme="minorHAnsi" w:hAnsiTheme="minorHAnsi" w:cstheme="minorHAnsi"/>
                <w:b/>
                <w:bCs/>
              </w:rPr>
              <w:t>Landowner Farmer Families</w:t>
            </w:r>
          </w:p>
          <w:p w14:paraId="66F75E6C" w14:textId="77777777" w:rsidR="00436625" w:rsidRPr="00441DD3" w:rsidRDefault="00436625" w:rsidP="0043662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249" w:right="40" w:hanging="219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>Irrespective of Size of Holding, benefit will be extended to only one cultivator per Landowner family.</w:t>
            </w:r>
          </w:p>
          <w:p w14:paraId="3AEE4421" w14:textId="77777777" w:rsidR="00436625" w:rsidRPr="00441DD3" w:rsidRDefault="00436625" w:rsidP="0043662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249" w:right="40" w:hanging="219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 xml:space="preserve">Farmer families cultivating under </w:t>
            </w:r>
            <w:r>
              <w:rPr>
                <w:rFonts w:asciiTheme="minorHAnsi" w:hAnsiTheme="minorHAnsi" w:cstheme="minorHAnsi"/>
              </w:rPr>
              <w:t>ROFR Lands &amp;</w:t>
            </w:r>
            <w:r w:rsidRPr="00441DD3">
              <w:rPr>
                <w:rFonts w:asciiTheme="minorHAnsi" w:hAnsiTheme="minorHAnsi" w:cstheme="minorHAnsi"/>
              </w:rPr>
              <w:t xml:space="preserve">D </w:t>
            </w:r>
            <w:proofErr w:type="spellStart"/>
            <w:r w:rsidRPr="00441DD3">
              <w:rPr>
                <w:rFonts w:asciiTheme="minorHAnsi" w:hAnsiTheme="minorHAnsi" w:cstheme="minorHAnsi"/>
              </w:rPr>
              <w:t>Patta</w:t>
            </w:r>
            <w:proofErr w:type="spellEnd"/>
            <w:r w:rsidRPr="00441DD3">
              <w:rPr>
                <w:rFonts w:asciiTheme="minorHAnsi" w:hAnsiTheme="minorHAnsi" w:cstheme="minorHAnsi"/>
              </w:rPr>
              <w:t xml:space="preserve"> Lands.</w:t>
            </w:r>
          </w:p>
          <w:p w14:paraId="61B8793B" w14:textId="77777777" w:rsidR="00436625" w:rsidRDefault="00436625" w:rsidP="0043662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249" w:right="40" w:hanging="219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>In case of joint holding, the benefit will be transferred to the bank account of the person within the family with highest quantum of landholding.</w:t>
            </w:r>
          </w:p>
          <w:p w14:paraId="7D0FC511" w14:textId="58E02B8B" w:rsidR="00436625" w:rsidRPr="00436625" w:rsidRDefault="00436625" w:rsidP="0043662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261" w:right="40"/>
              <w:rPr>
                <w:rFonts w:asciiTheme="minorHAnsi" w:hAnsiTheme="minorHAnsi" w:cstheme="minorHAnsi"/>
                <w:b/>
                <w:bCs/>
              </w:rPr>
            </w:pPr>
            <w:r w:rsidRPr="00436625">
              <w:rPr>
                <w:rFonts w:asciiTheme="minorHAnsi" w:hAnsiTheme="minorHAnsi" w:cstheme="minorHAnsi"/>
              </w:rPr>
              <w:t xml:space="preserve">If the quantum of cultivable land owned by two or more </w:t>
            </w:r>
            <w:proofErr w:type="spellStart"/>
            <w:r w:rsidRPr="00436625">
              <w:rPr>
                <w:rFonts w:asciiTheme="minorHAnsi" w:hAnsiTheme="minorHAnsi" w:cstheme="minorHAnsi"/>
              </w:rPr>
              <w:t>individualfamily</w:t>
            </w:r>
            <w:proofErr w:type="spellEnd"/>
            <w:r w:rsidRPr="00436625">
              <w:rPr>
                <w:rFonts w:asciiTheme="minorHAnsi" w:hAnsiTheme="minorHAnsi" w:cstheme="minorHAnsi"/>
              </w:rPr>
              <w:t xml:space="preserve"> members is same, the benefit will be transferred to the </w:t>
            </w:r>
            <w:proofErr w:type="spellStart"/>
            <w:r w:rsidRPr="00436625">
              <w:rPr>
                <w:rFonts w:asciiTheme="minorHAnsi" w:hAnsiTheme="minorHAnsi" w:cstheme="minorHAnsi"/>
              </w:rPr>
              <w:t>bankaccount</w:t>
            </w:r>
            <w:proofErr w:type="spellEnd"/>
            <w:r w:rsidRPr="00436625">
              <w:rPr>
                <w:rFonts w:asciiTheme="minorHAnsi" w:hAnsiTheme="minorHAnsi" w:cstheme="minorHAnsi"/>
              </w:rPr>
              <w:t xml:space="preserve"> of the elder/eldest</w:t>
            </w:r>
            <w:r w:rsidR="00E22422" w:rsidRPr="00436625">
              <w:rPr>
                <w:rFonts w:asciiTheme="minorHAnsi" w:hAnsiTheme="minorHAnsi" w:cstheme="minorHAnsi"/>
              </w:rPr>
              <w:t xml:space="preserve"> of</w:t>
            </w:r>
            <w:r w:rsidRPr="00436625">
              <w:rPr>
                <w:rFonts w:asciiTheme="minorHAnsi" w:hAnsiTheme="minorHAnsi" w:cstheme="minorHAnsi"/>
              </w:rPr>
              <w:t xml:space="preserve"> such members </w:t>
            </w:r>
            <w:proofErr w:type="spellStart"/>
            <w:r w:rsidRPr="00436625">
              <w:rPr>
                <w:rFonts w:asciiTheme="minorHAnsi" w:hAnsiTheme="minorHAnsi" w:cstheme="minorHAnsi"/>
              </w:rPr>
              <w:t>ofthat</w:t>
            </w:r>
            <w:proofErr w:type="spellEnd"/>
            <w:r w:rsidRPr="00436625">
              <w:rPr>
                <w:rFonts w:asciiTheme="minorHAnsi" w:hAnsiTheme="minorHAnsi" w:cstheme="minorHAnsi"/>
              </w:rPr>
              <w:t xml:space="preserve"> farmer family</w:t>
            </w:r>
          </w:p>
          <w:p w14:paraId="610807F2" w14:textId="77777777" w:rsidR="00436625" w:rsidRDefault="00436625" w:rsidP="00920A80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  <w:b/>
                <w:bCs/>
              </w:rPr>
            </w:pPr>
          </w:p>
          <w:p w14:paraId="0C25C8FA" w14:textId="77777777" w:rsidR="00920A80" w:rsidRPr="00441DD3" w:rsidRDefault="00920A80" w:rsidP="00920A80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  <w:b/>
                <w:bCs/>
              </w:rPr>
            </w:pPr>
            <w:r w:rsidRPr="00441DD3">
              <w:rPr>
                <w:rFonts w:asciiTheme="minorHAnsi" w:hAnsiTheme="minorHAnsi" w:cstheme="minorHAnsi"/>
                <w:b/>
                <w:bCs/>
              </w:rPr>
              <w:t>Land Less Cultivators</w:t>
            </w:r>
          </w:p>
          <w:p w14:paraId="209BCE2D" w14:textId="77777777" w:rsidR="00920A80" w:rsidRPr="00441DD3" w:rsidRDefault="00920A80" w:rsidP="00920A80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249" w:right="40" w:hanging="219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 xml:space="preserve">The tenant farmer/family member </w:t>
            </w:r>
            <w:r w:rsidR="009B6F0D">
              <w:rPr>
                <w:rFonts w:asciiTheme="minorHAnsi" w:hAnsiTheme="minorHAnsi" w:cstheme="minorHAnsi"/>
              </w:rPr>
              <w:t>should</w:t>
            </w:r>
            <w:r w:rsidRPr="00441DD3">
              <w:rPr>
                <w:rFonts w:asciiTheme="minorHAnsi" w:hAnsiTheme="minorHAnsi" w:cstheme="minorHAnsi"/>
              </w:rPr>
              <w:t xml:space="preserve"> not have any Agriculture/Horticulture/Sericulture Land of their own.</w:t>
            </w:r>
          </w:p>
          <w:p w14:paraId="14416666" w14:textId="77777777" w:rsidR="00920A80" w:rsidRPr="00441DD3" w:rsidRDefault="00920A80" w:rsidP="00920A80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249" w:right="40" w:hanging="219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 xml:space="preserve">Minimum Area to be taken </w:t>
            </w:r>
            <w:r w:rsidR="009B6F0D">
              <w:rPr>
                <w:rFonts w:asciiTheme="minorHAnsi" w:hAnsiTheme="minorHAnsi" w:cstheme="minorHAnsi"/>
              </w:rPr>
              <w:t>on</w:t>
            </w:r>
            <w:r w:rsidRPr="00441DD3">
              <w:rPr>
                <w:rFonts w:asciiTheme="minorHAnsi" w:hAnsiTheme="minorHAnsi" w:cstheme="minorHAnsi"/>
              </w:rPr>
              <w:t xml:space="preserve"> lease by a single individual Landless Tenant is as below.</w:t>
            </w:r>
          </w:p>
          <w:p w14:paraId="2C020690" w14:textId="77777777" w:rsidR="00920A80" w:rsidRPr="00441DD3" w:rsidRDefault="00920A80" w:rsidP="00920A8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532" w:right="40" w:hanging="283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>All Agriculture, Horticulture, and Sericulture Crops – 1.0 Acre.</w:t>
            </w:r>
          </w:p>
          <w:p w14:paraId="64C27BEE" w14:textId="77777777" w:rsidR="00920A80" w:rsidRPr="00441DD3" w:rsidRDefault="00920A80" w:rsidP="00920A8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532" w:right="40" w:hanging="283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>Vegetables, Flowers, and Fodder Crops – 0.5 Acre.</w:t>
            </w:r>
          </w:p>
          <w:p w14:paraId="14194D74" w14:textId="77777777" w:rsidR="00920A80" w:rsidRPr="009B6F0D" w:rsidRDefault="00920A80" w:rsidP="00920A8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532" w:right="40" w:hanging="283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>Betel Vine – 0.1 Acre.</w:t>
            </w:r>
          </w:p>
          <w:p w14:paraId="29BD1583" w14:textId="77777777" w:rsidR="001E3C53" w:rsidRDefault="001E3C53" w:rsidP="00920A80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  <w:b/>
                <w:bCs/>
              </w:rPr>
            </w:pPr>
          </w:p>
          <w:p w14:paraId="55EF092C" w14:textId="77777777" w:rsidR="00FC13EE" w:rsidRPr="00FC13EE" w:rsidRDefault="00FC13EE" w:rsidP="00FC13EE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249" w:right="40" w:hanging="219"/>
              <w:rPr>
                <w:rFonts w:asciiTheme="minorHAnsi" w:hAnsiTheme="minorHAnsi" w:cstheme="minorHAnsi"/>
              </w:rPr>
            </w:pPr>
          </w:p>
        </w:tc>
      </w:tr>
      <w:tr w:rsidR="00920A80" w:rsidRPr="00441DD3" w14:paraId="16B7C3C2" w14:textId="77777777" w:rsidTr="00C02B90">
        <w:trPr>
          <w:trHeight w:hRule="exact" w:val="879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0C756" w14:textId="77777777" w:rsidR="00920A80" w:rsidRPr="00441DD3" w:rsidRDefault="00920A80" w:rsidP="00920A80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C35A4" w14:textId="77777777" w:rsidR="00920A80" w:rsidRPr="00441DD3" w:rsidRDefault="00920A80" w:rsidP="00920A8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>Government Employee/ Pensioner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290BE" w14:textId="77777777" w:rsidR="00920A80" w:rsidRPr="00441DD3" w:rsidRDefault="00920A80" w:rsidP="00920A80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 xml:space="preserve">No family member should be a government employee </w:t>
            </w:r>
            <w:r w:rsidRPr="00E22422">
              <w:rPr>
                <w:rFonts w:asciiTheme="minorHAnsi" w:hAnsiTheme="minorHAnsi" w:cstheme="minorHAnsi"/>
              </w:rPr>
              <w:t>or Government</w:t>
            </w:r>
            <w:r w:rsidRPr="007171AB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E22422">
              <w:rPr>
                <w:rFonts w:asciiTheme="minorHAnsi" w:hAnsiTheme="minorHAnsi" w:cstheme="minorHAnsi"/>
              </w:rPr>
              <w:t>pensioner.</w:t>
            </w:r>
          </w:p>
        </w:tc>
      </w:tr>
      <w:tr w:rsidR="00920A80" w:rsidRPr="00441DD3" w14:paraId="6EB8831C" w14:textId="77777777" w:rsidTr="00C02B90">
        <w:trPr>
          <w:trHeight w:hRule="exact" w:val="65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DB12F" w14:textId="77777777" w:rsidR="00920A80" w:rsidRPr="00441DD3" w:rsidRDefault="00920A80" w:rsidP="00920A80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32B65" w14:textId="77777777" w:rsidR="00920A80" w:rsidRPr="00441DD3" w:rsidRDefault="00920A80" w:rsidP="00920A80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>Income Tax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49AED" w14:textId="77777777" w:rsidR="00920A80" w:rsidRPr="00441DD3" w:rsidRDefault="00920A80" w:rsidP="00920A80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E22422">
              <w:rPr>
                <w:rFonts w:asciiTheme="minorHAnsi" w:hAnsiTheme="minorHAnsi" w:cstheme="minorHAnsi"/>
              </w:rPr>
              <w:t>No family member should</w:t>
            </w:r>
            <w:r w:rsidRPr="00441DD3">
              <w:rPr>
                <w:rFonts w:asciiTheme="minorHAnsi" w:hAnsiTheme="minorHAnsi" w:cstheme="minorHAnsi"/>
              </w:rPr>
              <w:t xml:space="preserve"> be an income tax payee.</w:t>
            </w:r>
          </w:p>
        </w:tc>
      </w:tr>
      <w:tr w:rsidR="00E93670" w:rsidRPr="00441DD3" w14:paraId="19F1C35F" w14:textId="77777777" w:rsidTr="001E3C53">
        <w:trPr>
          <w:trHeight w:hRule="exact" w:val="437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AC3AE" w14:textId="77777777" w:rsidR="00E93670" w:rsidRPr="00441DD3" w:rsidRDefault="00E93670" w:rsidP="00920A80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1C373" w14:textId="77777777" w:rsidR="00E93670" w:rsidRPr="00441DD3" w:rsidRDefault="00E93670" w:rsidP="00920A80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Specific Ineligibility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F96E" w14:textId="77777777" w:rsidR="0043065C" w:rsidRPr="00464B38" w:rsidRDefault="0043065C" w:rsidP="00464B38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379" w:right="40" w:hanging="379"/>
              <w:rPr>
                <w:rFonts w:asciiTheme="minorHAnsi" w:hAnsiTheme="minorHAnsi" w:cstheme="minorHAnsi"/>
              </w:rPr>
            </w:pPr>
            <w:r w:rsidRPr="00464B38">
              <w:rPr>
                <w:rFonts w:asciiTheme="minorHAnsi" w:hAnsiTheme="minorHAnsi" w:cstheme="minorHAnsi"/>
              </w:rPr>
              <w:t xml:space="preserve">All Institutional Land holders </w:t>
            </w:r>
          </w:p>
          <w:p w14:paraId="46F4C4F5" w14:textId="77777777" w:rsidR="0043065C" w:rsidRPr="00E22422" w:rsidRDefault="0043065C" w:rsidP="00464B38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379" w:right="40" w:hanging="379"/>
              <w:rPr>
                <w:rFonts w:asciiTheme="minorHAnsi" w:hAnsiTheme="minorHAnsi" w:cstheme="minorHAnsi"/>
              </w:rPr>
            </w:pPr>
            <w:r w:rsidRPr="00E22422">
              <w:rPr>
                <w:rFonts w:asciiTheme="minorHAnsi" w:hAnsiTheme="minorHAnsi" w:cstheme="minorHAnsi"/>
              </w:rPr>
              <w:t xml:space="preserve">Former and present holders of constitutional posts like ministers, MLAs, MPs, </w:t>
            </w:r>
            <w:r w:rsidR="00464B38" w:rsidRPr="00E22422">
              <w:rPr>
                <w:rFonts w:asciiTheme="minorHAnsi" w:hAnsiTheme="minorHAnsi" w:cstheme="minorHAnsi"/>
              </w:rPr>
              <w:t>Mayors of Municipal Corporations, Chairpersons of District Panchayats</w:t>
            </w:r>
          </w:p>
          <w:p w14:paraId="3734B63C" w14:textId="77777777" w:rsidR="00464B38" w:rsidRDefault="00464B38" w:rsidP="00464B38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379" w:right="40" w:hanging="37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Former and present </w:t>
            </w:r>
            <w:r w:rsidR="0010335F">
              <w:rPr>
                <w:rFonts w:asciiTheme="minorHAnsi" w:hAnsiTheme="minorHAnsi" w:cstheme="minorHAnsi"/>
              </w:rPr>
              <w:t xml:space="preserve">employees </w:t>
            </w:r>
            <w:r w:rsidRPr="00464B38">
              <w:rPr>
                <w:rFonts w:asciiTheme="minorHAnsi" w:hAnsiTheme="minorHAnsi" w:cstheme="minorHAnsi"/>
              </w:rPr>
              <w:t>of Central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464B38">
              <w:rPr>
                <w:rFonts w:asciiTheme="minorHAnsi" w:hAnsiTheme="minorHAnsi" w:cstheme="minorHAnsi"/>
              </w:rPr>
              <w:t>State Government Ministries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464B38">
              <w:rPr>
                <w:rFonts w:asciiTheme="minorHAnsi" w:hAnsiTheme="minorHAnsi" w:cstheme="minorHAnsi"/>
              </w:rPr>
              <w:t>Offices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464B38">
              <w:rPr>
                <w:rFonts w:asciiTheme="minorHAnsi" w:hAnsiTheme="minorHAnsi" w:cstheme="minorHAnsi"/>
              </w:rPr>
              <w:t>Departments</w:t>
            </w:r>
            <w:r>
              <w:rPr>
                <w:rFonts w:asciiTheme="minorHAnsi" w:hAnsiTheme="minorHAnsi" w:cstheme="minorHAnsi"/>
              </w:rPr>
              <w:t xml:space="preserve">, PSEs, local bodies, </w:t>
            </w:r>
            <w:r w:rsidRPr="00464B38">
              <w:rPr>
                <w:rFonts w:asciiTheme="minorHAnsi" w:hAnsiTheme="minorHAnsi" w:cstheme="minorHAnsi"/>
              </w:rPr>
              <w:t>Autonomous Institutions under Government</w:t>
            </w:r>
          </w:p>
          <w:p w14:paraId="7C3FDD5B" w14:textId="77777777" w:rsidR="00464B38" w:rsidRDefault="00C02B90" w:rsidP="00464B38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379" w:right="40" w:hanging="37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  <w:r w:rsidR="00464B38" w:rsidRPr="00464B38">
              <w:rPr>
                <w:rFonts w:asciiTheme="minorHAnsi" w:hAnsiTheme="minorHAnsi" w:cstheme="minorHAnsi"/>
              </w:rPr>
              <w:t>etired pensioners whose monthly pension is</w:t>
            </w:r>
            <w:r w:rsidR="007171AB">
              <w:rPr>
                <w:rFonts w:asciiTheme="minorHAnsi" w:hAnsiTheme="minorHAnsi" w:cstheme="minorHAnsi"/>
              </w:rPr>
              <w:t xml:space="preserve"> </w:t>
            </w:r>
            <w:r w:rsidR="00464B38" w:rsidRPr="00464B38">
              <w:rPr>
                <w:rFonts w:asciiTheme="minorHAnsi" w:hAnsiTheme="minorHAnsi" w:cstheme="minorHAnsi"/>
              </w:rPr>
              <w:t>Rs.10,000</w:t>
            </w:r>
            <w:r w:rsidR="00464B38">
              <w:rPr>
                <w:rFonts w:asciiTheme="minorHAnsi" w:hAnsiTheme="minorHAnsi" w:cstheme="minorHAnsi"/>
              </w:rPr>
              <w:t xml:space="preserve"> or more</w:t>
            </w:r>
          </w:p>
          <w:p w14:paraId="391BE9CA" w14:textId="77777777" w:rsidR="002D4CAF" w:rsidRDefault="002D4CAF" w:rsidP="00464B38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379" w:right="40" w:hanging="379"/>
              <w:rPr>
                <w:rFonts w:asciiTheme="minorHAnsi" w:hAnsiTheme="minorHAnsi" w:cstheme="minorHAnsi"/>
              </w:rPr>
            </w:pPr>
            <w:r w:rsidRPr="002D4CAF">
              <w:rPr>
                <w:rFonts w:asciiTheme="minorHAnsi" w:hAnsiTheme="minorHAnsi" w:cstheme="minorHAnsi"/>
              </w:rPr>
              <w:t>All Persons who paid Income Tax in last assessment year</w:t>
            </w:r>
          </w:p>
          <w:p w14:paraId="7EE4BC6D" w14:textId="77777777" w:rsidR="002D4CAF" w:rsidRPr="002D4CAF" w:rsidRDefault="002D4CAF" w:rsidP="002D4CAF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379" w:right="40" w:hanging="37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Professionals registered with Professional bodies, </w:t>
            </w:r>
            <w:r w:rsidR="004C60E2">
              <w:rPr>
                <w:rFonts w:asciiTheme="minorHAnsi" w:hAnsiTheme="minorHAnsi" w:cstheme="minorHAnsi"/>
              </w:rPr>
              <w:t>e.g.,</w:t>
            </w:r>
            <w:r>
              <w:rPr>
                <w:rFonts w:asciiTheme="minorHAnsi" w:hAnsiTheme="minorHAnsi" w:cstheme="minorHAnsi"/>
              </w:rPr>
              <w:t xml:space="preserve"> CA, Doctor, Architect, Lawyers, Engineers, etc.</w:t>
            </w:r>
          </w:p>
          <w:p w14:paraId="281D9DD5" w14:textId="77777777" w:rsidR="002D4CAF" w:rsidRPr="002D4CAF" w:rsidRDefault="002D4CAF" w:rsidP="002D4CAF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379" w:right="40" w:hanging="379"/>
              <w:rPr>
                <w:rFonts w:asciiTheme="minorHAnsi" w:hAnsiTheme="minorHAnsi" w:cstheme="minorHAnsi"/>
              </w:rPr>
            </w:pPr>
            <w:r w:rsidRPr="002D4CAF">
              <w:rPr>
                <w:rFonts w:asciiTheme="minorHAnsi" w:hAnsiTheme="minorHAnsi" w:cstheme="minorHAnsi"/>
              </w:rPr>
              <w:t>Persons owning farmlands converted into House sites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="00B44B55" w:rsidRPr="002D4CAF">
              <w:rPr>
                <w:rFonts w:asciiTheme="minorHAnsi" w:hAnsiTheme="minorHAnsi" w:cstheme="minorHAnsi"/>
              </w:rPr>
              <w:t>Aquaculture,</w:t>
            </w:r>
            <w:r w:rsidRPr="002D4CAF">
              <w:rPr>
                <w:rFonts w:asciiTheme="minorHAnsi" w:hAnsiTheme="minorHAnsi" w:cstheme="minorHAnsi"/>
              </w:rPr>
              <w:t xml:space="preserve"> or any other non</w:t>
            </w:r>
            <w:r>
              <w:rPr>
                <w:rFonts w:asciiTheme="minorHAnsi" w:hAnsiTheme="minorHAnsi" w:cstheme="minorHAnsi"/>
              </w:rPr>
              <w:t>-</w:t>
            </w:r>
            <w:r w:rsidRPr="002D4CAF">
              <w:rPr>
                <w:rFonts w:asciiTheme="minorHAnsi" w:hAnsiTheme="minorHAnsi" w:cstheme="minorHAnsi"/>
              </w:rPr>
              <w:t xml:space="preserve">agriculture usage </w:t>
            </w:r>
          </w:p>
          <w:p w14:paraId="133CAE27" w14:textId="77777777" w:rsidR="0043065C" w:rsidRPr="00C02B90" w:rsidRDefault="002D4CAF" w:rsidP="00E93670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379" w:right="40" w:hanging="379"/>
              <w:rPr>
                <w:rFonts w:asciiTheme="minorHAnsi" w:hAnsiTheme="minorHAnsi" w:cstheme="minorHAnsi"/>
              </w:rPr>
            </w:pPr>
            <w:r w:rsidRPr="002D4CAF">
              <w:rPr>
                <w:rFonts w:asciiTheme="minorHAnsi" w:hAnsiTheme="minorHAnsi" w:cstheme="minorHAnsi"/>
              </w:rPr>
              <w:t xml:space="preserve">Persons </w:t>
            </w:r>
            <w:r w:rsidR="00F86F03">
              <w:rPr>
                <w:rFonts w:asciiTheme="minorHAnsi" w:hAnsiTheme="minorHAnsi" w:cstheme="minorHAnsi"/>
              </w:rPr>
              <w:t xml:space="preserve">who have </w:t>
            </w:r>
            <w:r w:rsidRPr="002D4CAF">
              <w:rPr>
                <w:rFonts w:asciiTheme="minorHAnsi" w:hAnsiTheme="minorHAnsi" w:cstheme="minorHAnsi"/>
              </w:rPr>
              <w:t>paid Commercial Tax/ Professional Tax/ GST during last</w:t>
            </w:r>
            <w:r w:rsidR="007171AB">
              <w:rPr>
                <w:rFonts w:asciiTheme="minorHAnsi" w:hAnsiTheme="minorHAnsi" w:cstheme="minorHAnsi"/>
              </w:rPr>
              <w:t xml:space="preserve"> </w:t>
            </w:r>
            <w:r w:rsidRPr="002D4CAF">
              <w:rPr>
                <w:rFonts w:asciiTheme="minorHAnsi" w:hAnsiTheme="minorHAnsi" w:cstheme="minorHAnsi"/>
              </w:rPr>
              <w:t>assessment year.</w:t>
            </w:r>
          </w:p>
        </w:tc>
      </w:tr>
    </w:tbl>
    <w:p w14:paraId="6AE0C5A3" w14:textId="77777777" w:rsidR="00CF666C" w:rsidRDefault="00CF666C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</w:rPr>
      </w:pPr>
    </w:p>
    <w:p w14:paraId="4C0AEBE9" w14:textId="77777777" w:rsidR="00CF666C" w:rsidRDefault="00CF666C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</w:rPr>
      </w:pPr>
      <w:r>
        <w:rPr>
          <w:rFonts w:asciiTheme="minorHAnsi" w:eastAsia="Times New Roman" w:hAnsiTheme="minorHAnsi" w:cstheme="minorHAnsi"/>
          <w:color w:val="2E74B5"/>
          <w:sz w:val="26"/>
          <w:szCs w:val="26"/>
        </w:rPr>
        <w:br w:type="page"/>
      </w:r>
    </w:p>
    <w:p w14:paraId="5A09207C" w14:textId="77777777" w:rsidR="00C32E54" w:rsidRPr="007B7B3B" w:rsidRDefault="00441DD3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>
        <w:rPr>
          <w:rFonts w:cs="Calibri Light"/>
        </w:rPr>
        <w:lastRenderedPageBreak/>
        <w:t>Workflow for the Scheme</w:t>
      </w:r>
    </w:p>
    <w:p w14:paraId="528082D5" w14:textId="2DFF0B82" w:rsidR="00C52E35" w:rsidRDefault="00C52E35" w:rsidP="00B047B2">
      <w:pPr>
        <w:autoSpaceDE w:val="0"/>
        <w:autoSpaceDN w:val="0"/>
        <w:adjustRightInd w:val="0"/>
        <w:spacing w:after="0" w:line="240" w:lineRule="auto"/>
        <w:ind w:left="142" w:right="52"/>
        <w:rPr>
          <w:noProof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30593BB7" wp14:editId="22877978">
            <wp:simplePos x="0" y="0"/>
            <wp:positionH relativeFrom="margin">
              <wp:posOffset>563880</wp:posOffset>
            </wp:positionH>
            <wp:positionV relativeFrom="margin">
              <wp:posOffset>364490</wp:posOffset>
            </wp:positionV>
            <wp:extent cx="5368290" cy="7315200"/>
            <wp:effectExtent l="0" t="0" r="0" b="0"/>
            <wp:wrapSquare wrapText="bothSides"/>
            <wp:docPr id="1" name="Picture 1" descr="Diagram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tex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082"/>
                    <a:stretch/>
                  </pic:blipFill>
                  <pic:spPr bwMode="auto">
                    <a:xfrm>
                      <a:off x="0" y="0"/>
                      <a:ext cx="536829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3022E5" w14:textId="16A40922" w:rsidR="004B602B" w:rsidRPr="00B3769F" w:rsidRDefault="004B602B" w:rsidP="00B047B2">
      <w:pPr>
        <w:autoSpaceDE w:val="0"/>
        <w:autoSpaceDN w:val="0"/>
        <w:adjustRightInd w:val="0"/>
        <w:spacing w:after="0" w:line="240" w:lineRule="auto"/>
        <w:ind w:left="142" w:right="52"/>
        <w:rPr>
          <w:rFonts w:asciiTheme="minorHAnsi" w:hAnsiTheme="minorHAnsi" w:cstheme="minorHAnsi"/>
          <w:sz w:val="20"/>
          <w:szCs w:val="20"/>
        </w:rPr>
      </w:pPr>
    </w:p>
    <w:p w14:paraId="70B7699B" w14:textId="77777777" w:rsidR="005C3913" w:rsidRDefault="005C3913" w:rsidP="00101EB5">
      <w:pPr>
        <w:autoSpaceDE w:val="0"/>
        <w:autoSpaceDN w:val="0"/>
        <w:adjustRightInd w:val="0"/>
        <w:spacing w:after="0" w:line="240" w:lineRule="auto"/>
        <w:ind w:right="52"/>
        <w:rPr>
          <w:rFonts w:asciiTheme="minorHAnsi" w:hAnsiTheme="minorHAnsi" w:cstheme="minorHAnsi"/>
          <w:sz w:val="20"/>
          <w:szCs w:val="20"/>
        </w:rPr>
      </w:pPr>
    </w:p>
    <w:p w14:paraId="475B44E9" w14:textId="0143B6BF" w:rsidR="005C3913" w:rsidRDefault="005C3913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136F842D" w14:textId="77777777" w:rsidR="009C480D" w:rsidRDefault="009C480D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>
        <w:rPr>
          <w:rFonts w:cs="Calibri Light"/>
        </w:rPr>
        <w:lastRenderedPageBreak/>
        <w:t>Immediate Appellate Authority</w:t>
      </w:r>
    </w:p>
    <w:p w14:paraId="67BA392D" w14:textId="5CD50072" w:rsidR="009C480D" w:rsidRPr="009C480D" w:rsidRDefault="00CA3D69" w:rsidP="009C480D">
      <w:pPr>
        <w:ind w:left="567"/>
      </w:pPr>
      <w:r>
        <w:t>1.</w:t>
      </w:r>
      <w:r w:rsidR="009C480D">
        <w:t>. Mandal Agriculture Officer</w:t>
      </w:r>
    </w:p>
    <w:p w14:paraId="6E3055A7" w14:textId="77777777" w:rsidR="00637A97" w:rsidRPr="007B7B3B" w:rsidRDefault="00637A97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Reference Documents</w:t>
      </w:r>
    </w:p>
    <w:tbl>
      <w:tblPr>
        <w:tblW w:w="9356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3969"/>
      </w:tblGrid>
      <w:tr w:rsidR="00A31053" w:rsidRPr="00A31053" w14:paraId="1E171D7A" w14:textId="77777777" w:rsidTr="00B047B2">
        <w:trPr>
          <w:trHeight w:val="390"/>
          <w:tblHeader/>
        </w:trPr>
        <w:tc>
          <w:tcPr>
            <w:tcW w:w="709" w:type="dxa"/>
            <w:shd w:val="clear" w:color="auto" w:fill="auto"/>
            <w:vAlign w:val="center"/>
          </w:tcPr>
          <w:p w14:paraId="4F52CD7F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  <w:t>Sr. No.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6A25548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  <w:t>Description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CAE8453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  <w:t>Document No.</w:t>
            </w:r>
          </w:p>
        </w:tc>
      </w:tr>
      <w:tr w:rsidR="008B79B6" w:rsidRPr="00B3769F" w14:paraId="5D54DECA" w14:textId="77777777" w:rsidTr="007171AB">
        <w:trPr>
          <w:trHeight w:val="390"/>
          <w:tblHeader/>
        </w:trPr>
        <w:tc>
          <w:tcPr>
            <w:tcW w:w="709" w:type="dxa"/>
            <w:vAlign w:val="center"/>
          </w:tcPr>
          <w:p w14:paraId="77D28312" w14:textId="77777777" w:rsidR="008B79B6" w:rsidRPr="00F662DA" w:rsidRDefault="007171AB" w:rsidP="008B79B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C454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678" w:type="dxa"/>
            <w:vAlign w:val="center"/>
          </w:tcPr>
          <w:p w14:paraId="61FB3AC1" w14:textId="77777777" w:rsidR="008B79B6" w:rsidRPr="00F662DA" w:rsidRDefault="008B79B6" w:rsidP="00A12726">
            <w:pPr>
              <w:spacing w:after="0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 xml:space="preserve">YSR </w:t>
            </w:r>
            <w:proofErr w:type="spellStart"/>
            <w:r>
              <w:rPr>
                <w:rFonts w:asciiTheme="minorHAnsi" w:hAnsiTheme="minorHAnsi" w:cstheme="minorHAnsi"/>
              </w:rPr>
              <w:t>RythuBharosa</w:t>
            </w:r>
            <w:proofErr w:type="spellEnd"/>
            <w:r w:rsidRPr="00F662DA">
              <w:rPr>
                <w:rFonts w:asciiTheme="minorHAnsi" w:hAnsiTheme="minorHAnsi" w:cstheme="minorHAnsi"/>
              </w:rPr>
              <w:t xml:space="preserve"> Scheme GO</w:t>
            </w:r>
          </w:p>
        </w:tc>
        <w:tc>
          <w:tcPr>
            <w:tcW w:w="3969" w:type="dxa"/>
            <w:vAlign w:val="center"/>
          </w:tcPr>
          <w:p w14:paraId="7E09E9A2" w14:textId="77777777" w:rsidR="008B79B6" w:rsidRPr="00F662DA" w:rsidRDefault="008B79B6" w:rsidP="00A12726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662DA">
              <w:rPr>
                <w:rFonts w:asciiTheme="minorHAnsi" w:hAnsiTheme="minorHAnsi" w:cstheme="minorHAnsi"/>
                <w:bCs/>
              </w:rPr>
              <w:t xml:space="preserve">G.O. MS. No. </w:t>
            </w:r>
            <w:r>
              <w:rPr>
                <w:rFonts w:asciiTheme="minorHAnsi" w:hAnsiTheme="minorHAnsi" w:cstheme="minorHAnsi"/>
                <w:bCs/>
              </w:rPr>
              <w:t>9</w:t>
            </w:r>
            <w:r w:rsidRPr="00F662DA">
              <w:rPr>
                <w:rFonts w:asciiTheme="minorHAnsi" w:hAnsiTheme="minorHAnsi" w:cstheme="minorHAnsi"/>
                <w:bCs/>
              </w:rPr>
              <w:t>6, Dated: 1</w:t>
            </w:r>
            <w:r>
              <w:rPr>
                <w:rFonts w:asciiTheme="minorHAnsi" w:hAnsiTheme="minorHAnsi" w:cstheme="minorHAnsi"/>
                <w:bCs/>
              </w:rPr>
              <w:t>9-09-2019</w:t>
            </w:r>
          </w:p>
        </w:tc>
      </w:tr>
      <w:tr w:rsidR="007171AB" w:rsidRPr="00B3769F" w14:paraId="47C6604C" w14:textId="77777777" w:rsidTr="00B047B2">
        <w:trPr>
          <w:trHeight w:val="390"/>
          <w:tblHeader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BF3DDCD" w14:textId="77777777" w:rsidR="007171AB" w:rsidRDefault="007171AB" w:rsidP="008B79B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7590C2F5" w14:textId="77777777" w:rsidR="007171AB" w:rsidRPr="00F662DA" w:rsidRDefault="007171AB" w:rsidP="007B05B6">
            <w:pPr>
              <w:spacing w:after="0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 xml:space="preserve">YSR </w:t>
            </w:r>
            <w:proofErr w:type="spellStart"/>
            <w:r>
              <w:rPr>
                <w:rFonts w:asciiTheme="minorHAnsi" w:hAnsiTheme="minorHAnsi" w:cstheme="minorHAnsi"/>
              </w:rPr>
              <w:t>RythuBharosa</w:t>
            </w:r>
            <w:proofErr w:type="spellEnd"/>
            <w:r w:rsidRPr="00F662DA">
              <w:rPr>
                <w:rFonts w:asciiTheme="minorHAnsi" w:hAnsiTheme="minorHAnsi" w:cstheme="minorHAnsi"/>
              </w:rPr>
              <w:t xml:space="preserve"> Scheme GO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4D9427C4" w14:textId="77777777" w:rsidR="007171AB" w:rsidRPr="00F662DA" w:rsidRDefault="007171AB" w:rsidP="007B05B6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662DA">
              <w:rPr>
                <w:rFonts w:asciiTheme="minorHAnsi" w:hAnsiTheme="minorHAnsi" w:cstheme="minorHAnsi"/>
                <w:bCs/>
              </w:rPr>
              <w:t xml:space="preserve">G.O.MS.No. </w:t>
            </w:r>
            <w:r>
              <w:rPr>
                <w:rFonts w:asciiTheme="minorHAnsi" w:hAnsiTheme="minorHAnsi" w:cstheme="minorHAnsi"/>
                <w:bCs/>
              </w:rPr>
              <w:t>113</w:t>
            </w:r>
            <w:r w:rsidRPr="00F662DA">
              <w:rPr>
                <w:rFonts w:asciiTheme="minorHAnsi" w:hAnsiTheme="minorHAnsi" w:cstheme="minorHAnsi"/>
                <w:bCs/>
              </w:rPr>
              <w:t xml:space="preserve">, Dated: </w:t>
            </w:r>
            <w:r>
              <w:rPr>
                <w:rFonts w:asciiTheme="minorHAnsi" w:hAnsiTheme="minorHAnsi" w:cstheme="minorHAnsi"/>
                <w:bCs/>
              </w:rPr>
              <w:t>26-11-2019</w:t>
            </w:r>
          </w:p>
        </w:tc>
      </w:tr>
    </w:tbl>
    <w:p w14:paraId="20691223" w14:textId="77777777" w:rsidR="00637A97" w:rsidRPr="007B7B3B" w:rsidRDefault="00B3769F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bookmarkStart w:id="0" w:name="_Toc488679069"/>
      <w:r w:rsidRPr="007B7B3B">
        <w:rPr>
          <w:rFonts w:cs="Calibri Light"/>
        </w:rPr>
        <w:t xml:space="preserve">G. O. </w:t>
      </w:r>
      <w:r w:rsidR="00637A97" w:rsidRPr="007B7B3B">
        <w:rPr>
          <w:rFonts w:cs="Calibri Light"/>
        </w:rPr>
        <w:t>Amendment History</w:t>
      </w:r>
      <w:bookmarkEnd w:id="0"/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559"/>
        <w:gridCol w:w="6521"/>
      </w:tblGrid>
      <w:tr w:rsidR="00A31053" w:rsidRPr="00A31053" w14:paraId="2805559C" w14:textId="77777777" w:rsidTr="004F1933">
        <w:trPr>
          <w:trHeight w:val="464"/>
        </w:trPr>
        <w:tc>
          <w:tcPr>
            <w:tcW w:w="1276" w:type="dxa"/>
            <w:shd w:val="clear" w:color="auto" w:fill="auto"/>
            <w:vAlign w:val="center"/>
          </w:tcPr>
          <w:p w14:paraId="79E989F9" w14:textId="77777777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  <w:t>Rev</w:t>
            </w:r>
            <w:r w:rsidR="006861BA"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  <w:t>.</w:t>
            </w: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  <w:t xml:space="preserve"> N</w:t>
            </w:r>
            <w:r w:rsidR="006861BA"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  <w:t>o.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5F1DAE" w14:textId="77777777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  <w:t>Revision Date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F025861" w14:textId="77777777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</w:rPr>
              <w:t>Amendment Details</w:t>
            </w:r>
          </w:p>
        </w:tc>
      </w:tr>
      <w:tr w:rsidR="009A724D" w:rsidRPr="00B3769F" w14:paraId="2FA2E25A" w14:textId="77777777" w:rsidTr="004F1933">
        <w:trPr>
          <w:trHeight w:val="287"/>
        </w:trPr>
        <w:tc>
          <w:tcPr>
            <w:tcW w:w="1276" w:type="dxa"/>
            <w:shd w:val="clear" w:color="auto" w:fill="auto"/>
            <w:vAlign w:val="center"/>
          </w:tcPr>
          <w:p w14:paraId="6FB20960" w14:textId="77777777" w:rsidR="009A724D" w:rsidRPr="00F662DA" w:rsidRDefault="003C36FA" w:rsidP="00491750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G.O.MS.No.</w:t>
            </w:r>
            <w:r w:rsidR="00B9053B">
              <w:rPr>
                <w:rFonts w:asciiTheme="minorHAnsi" w:hAnsiTheme="minorHAnsi" w:cstheme="minorHAnsi"/>
              </w:rPr>
              <w:t xml:space="preserve"> 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1EA190" w14:textId="77777777" w:rsidR="009A724D" w:rsidRPr="00F662DA" w:rsidRDefault="003C36FA" w:rsidP="00491750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26-11-2019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E28C430" w14:textId="77777777" w:rsidR="009A724D" w:rsidRDefault="00CA64D0" w:rsidP="00D130DB">
            <w:pPr>
              <w:spacing w:after="0" w:line="276" w:lineRule="auto"/>
              <w:rPr>
                <w:rFonts w:asciiTheme="minorHAnsi" w:hAnsiTheme="minorHAnsi" w:cstheme="minorHAnsi"/>
              </w:rPr>
            </w:pPr>
            <w:r w:rsidRPr="00B9053B">
              <w:rPr>
                <w:rFonts w:asciiTheme="minorHAnsi" w:hAnsiTheme="minorHAnsi" w:cstheme="minorHAnsi"/>
              </w:rPr>
              <w:t>The land-owning farmer families who collectively own cultivable land irrespective of size of land holdings will be provided a benefit of Rs.13,500/- per farmer family per year, instead of Rs.12,500/-.</w:t>
            </w:r>
          </w:p>
          <w:p w14:paraId="5CFB4C16" w14:textId="77777777" w:rsidR="00E513EA" w:rsidRPr="00B9053B" w:rsidRDefault="00E513EA" w:rsidP="00D130DB">
            <w:pPr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32E6DEDE" w14:textId="77777777" w:rsidR="001E04F0" w:rsidRPr="00292CC1" w:rsidRDefault="001E04F0" w:rsidP="00292CC1">
      <w:pPr>
        <w:pStyle w:val="Heading2"/>
        <w:numPr>
          <w:ilvl w:val="0"/>
          <w:numId w:val="41"/>
        </w:numPr>
        <w:rPr>
          <w:noProof/>
          <w:color w:val="FF0000"/>
        </w:rPr>
      </w:pPr>
      <w:r w:rsidRPr="000C411E">
        <w:rPr>
          <w:noProof/>
        </w:rPr>
        <w:t>Contact for Technical Issues</w:t>
      </w:r>
    </w:p>
    <w:p w14:paraId="5E00B1E7" w14:textId="77777777" w:rsidR="00A721E7" w:rsidRPr="00A721E7" w:rsidRDefault="001E04F0" w:rsidP="00A721E7">
      <w:pPr>
        <w:pStyle w:val="ListParagraph"/>
        <w:numPr>
          <w:ilvl w:val="0"/>
          <w:numId w:val="49"/>
        </w:numPr>
        <w:rPr>
          <w:b/>
          <w:noProof/>
          <w:color w:val="FF0000"/>
          <w:lang w:eastAsia="en-IN"/>
        </w:rPr>
      </w:pPr>
      <w:r w:rsidRPr="001E04F0">
        <w:t>Citizens can reach out to Toll Free Nos</w:t>
      </w:r>
      <w:r w:rsidR="00CA4143">
        <w:t xml:space="preserve">.: </w:t>
      </w:r>
      <w:r w:rsidR="00714C62">
        <w:t xml:space="preserve">1907 or </w:t>
      </w:r>
      <w:r w:rsidRPr="001E04F0">
        <w:t>1</w:t>
      </w:r>
      <w:r w:rsidR="00E630DE">
        <w:t>902</w:t>
      </w:r>
      <w:r w:rsidRPr="001E04F0">
        <w:t xml:space="preserve"> or 1</w:t>
      </w:r>
      <w:r w:rsidR="00E630DE">
        <w:t>100</w:t>
      </w:r>
      <w:r w:rsidRPr="001E04F0">
        <w:t xml:space="preserve"> for raising a grievance</w:t>
      </w:r>
      <w:r w:rsidR="00A721E7">
        <w:t xml:space="preserve"> (or) can visit</w:t>
      </w:r>
      <w:r w:rsidR="00714C62">
        <w:t xml:space="preserve"> - </w:t>
      </w:r>
      <w:hyperlink r:id="rId13" w:history="1">
        <w:r w:rsidR="00714C62" w:rsidRPr="00F96446">
          <w:rPr>
            <w:rStyle w:val="Hyperlink"/>
          </w:rPr>
          <w:t>https://ysrrythubharosa.ap.gov.in/RBApp/index.html</w:t>
        </w:r>
      </w:hyperlink>
    </w:p>
    <w:p w14:paraId="5BB5E127" w14:textId="77777777" w:rsidR="00A721E7" w:rsidRPr="00A721E7" w:rsidRDefault="00521EC4" w:rsidP="00A721E7">
      <w:pPr>
        <w:pStyle w:val="ListParagraph"/>
        <w:numPr>
          <w:ilvl w:val="0"/>
          <w:numId w:val="49"/>
        </w:numPr>
        <w:rPr>
          <w:b/>
          <w:noProof/>
          <w:color w:val="FF0000"/>
          <w:lang w:eastAsia="en-IN"/>
        </w:rPr>
      </w:pPr>
      <w:r>
        <w:t xml:space="preserve">To check out the Payment Status: </w:t>
      </w:r>
      <w:hyperlink r:id="rId14" w:history="1">
        <w:r w:rsidRPr="00AC1CFB">
          <w:rPr>
            <w:rStyle w:val="Hyperlink"/>
          </w:rPr>
          <w:t>https://ysrrythubharosa.ap.gov.in/RBApp/RB/Phase3Paymentstatus</w:t>
        </w:r>
      </w:hyperlink>
    </w:p>
    <w:p w14:paraId="6B8B8722" w14:textId="77777777" w:rsidR="00521EC4" w:rsidRPr="00521EC4" w:rsidRDefault="00521EC4" w:rsidP="00521EC4">
      <w:pPr>
        <w:pStyle w:val="ListParagraph"/>
        <w:numPr>
          <w:ilvl w:val="0"/>
          <w:numId w:val="49"/>
        </w:numPr>
        <w:rPr>
          <w:b/>
          <w:noProof/>
          <w:color w:val="FF0000"/>
          <w:lang w:eastAsia="en-IN"/>
        </w:rPr>
      </w:pPr>
      <w:r w:rsidRPr="00521EC4">
        <w:rPr>
          <w:bCs/>
          <w:noProof/>
          <w:lang w:eastAsia="en-IN"/>
        </w:rPr>
        <w:t>To check out the Grievance Status:</w:t>
      </w:r>
      <w:hyperlink r:id="rId15" w:history="1">
        <w:r w:rsidRPr="00AC1CFB">
          <w:rPr>
            <w:rStyle w:val="Hyperlink"/>
            <w:bCs/>
            <w:noProof/>
            <w:lang w:eastAsia="en-IN"/>
          </w:rPr>
          <w:t>https://ysrrythubharosa.ap.gov.in/RBApp/RB/Phase2Grievancestatus</w:t>
        </w:r>
      </w:hyperlink>
    </w:p>
    <w:p w14:paraId="62CC07C1" w14:textId="77777777" w:rsidR="00521EC4" w:rsidRPr="00521EC4" w:rsidRDefault="00521EC4" w:rsidP="00521EC4">
      <w:pPr>
        <w:pStyle w:val="ListParagraph"/>
        <w:ind w:left="1470"/>
        <w:rPr>
          <w:b/>
          <w:noProof/>
          <w:color w:val="FF0000"/>
          <w:lang w:eastAsia="en-IN"/>
        </w:rPr>
      </w:pPr>
    </w:p>
    <w:sectPr w:rsidR="00521EC4" w:rsidRPr="00521EC4" w:rsidSect="005C391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567" w:right="1134" w:bottom="709" w:left="851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CDFBB" w14:textId="77777777" w:rsidR="00EA2F80" w:rsidRDefault="00EA2F80" w:rsidP="00377972">
      <w:pPr>
        <w:spacing w:after="0" w:line="240" w:lineRule="auto"/>
      </w:pPr>
      <w:r>
        <w:separator/>
      </w:r>
    </w:p>
  </w:endnote>
  <w:endnote w:type="continuationSeparator" w:id="0">
    <w:p w14:paraId="5985F2D1" w14:textId="77777777" w:rsidR="00EA2F80" w:rsidRDefault="00EA2F80" w:rsidP="0037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venir Next LT Pro Light">
    <w:altName w:val="Arial"/>
    <w:charset w:val="00"/>
    <w:family w:val="swiss"/>
    <w:pitch w:val="variable"/>
    <w:sig w:usb0="A00000EF" w:usb1="5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45423" w14:textId="77777777" w:rsidR="009A5634" w:rsidRDefault="009A56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276"/>
      <w:gridCol w:w="2126"/>
      <w:gridCol w:w="1134"/>
      <w:gridCol w:w="4684"/>
      <w:gridCol w:w="845"/>
    </w:tblGrid>
    <w:tr w:rsidR="00622D42" w:rsidRPr="00D35740" w14:paraId="7D0E01F9" w14:textId="77777777" w:rsidTr="00595C50">
      <w:trPr>
        <w:cantSplit/>
        <w:trHeight w:val="108"/>
      </w:trPr>
      <w:tc>
        <w:tcPr>
          <w:tcW w:w="1276" w:type="dxa"/>
          <w:vAlign w:val="center"/>
        </w:tcPr>
        <w:p w14:paraId="31821D42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67A933B5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proofErr w:type="gramStart"/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dd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mm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yy</w:t>
          </w:r>
          <w:proofErr w:type="spellEnd"/>
          <w:proofErr w:type="gramEnd"/>
        </w:p>
      </w:tc>
      <w:tc>
        <w:tcPr>
          <w:tcW w:w="1134" w:type="dxa"/>
          <w:vAlign w:val="center"/>
        </w:tcPr>
        <w:p w14:paraId="61319293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="003B7416"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="003B7416"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AF61CE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="003B7416"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="003B7416"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="003B7416"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AF61CE">
            <w:rPr>
              <w:rFonts w:asciiTheme="minorHAnsi" w:hAnsiTheme="minorHAnsi" w:cstheme="minorHAnsi"/>
              <w:noProof/>
              <w:sz w:val="20"/>
              <w:szCs w:val="20"/>
            </w:rPr>
            <w:t>4</w:t>
          </w:r>
          <w:r w:rsidR="003B7416"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45D0F9DA" w14:textId="77777777" w:rsidR="00622D42" w:rsidRPr="005B698F" w:rsidRDefault="00622D42" w:rsidP="00622D4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Prepared &amp;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approved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by- </w:t>
          </w:r>
        </w:p>
      </w:tc>
    </w:tr>
    <w:tr w:rsidR="00622D42" w:rsidRPr="00D35740" w14:paraId="3A455B5A" w14:textId="77777777" w:rsidTr="00595C50">
      <w:trPr>
        <w:gridAfter w:val="1"/>
        <w:wAfter w:w="845" w:type="dxa"/>
        <w:cantSplit/>
        <w:trHeight w:val="20"/>
      </w:trPr>
      <w:tc>
        <w:tcPr>
          <w:tcW w:w="9220" w:type="dxa"/>
          <w:gridSpan w:val="4"/>
          <w:vAlign w:val="center"/>
        </w:tcPr>
        <w:p w14:paraId="1D6EAF3C" w14:textId="77777777" w:rsidR="00622D42" w:rsidRPr="005B698F" w:rsidRDefault="00622D42" w:rsidP="00E32345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4"/>
              <w:szCs w:val="14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="002151E5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11CE5B46" w14:textId="77777777" w:rsidR="00622D42" w:rsidRPr="005B698F" w:rsidRDefault="00622D42" w:rsidP="00BF60CC">
    <w:pPr>
      <w:pStyle w:val="Footer"/>
      <w:tabs>
        <w:tab w:val="clear" w:pos="4513"/>
        <w:tab w:val="clear" w:pos="9026"/>
        <w:tab w:val="left" w:pos="6033"/>
      </w:tabs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0EB7870C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763C10FD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7964C2A7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proofErr w:type="gramStart"/>
          <w:r w:rsidRPr="005B698F">
            <w:rPr>
              <w:rFonts w:asciiTheme="minorHAnsi" w:hAnsiTheme="minorHAnsi" w:cstheme="minorHAnsi"/>
              <w:sz w:val="20"/>
              <w:szCs w:val="20"/>
            </w:rPr>
            <w:t>dd.mm.yy</w:t>
          </w:r>
          <w:proofErr w:type="spellEnd"/>
          <w:proofErr w:type="gramEnd"/>
        </w:p>
      </w:tc>
      <w:tc>
        <w:tcPr>
          <w:tcW w:w="1134" w:type="dxa"/>
          <w:vAlign w:val="center"/>
        </w:tcPr>
        <w:p w14:paraId="298C6D8A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="003B7416"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="003B7416"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="003B7416"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="003B7416"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="003B7416"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="003B7416"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0B531E21" w14:textId="77777777" w:rsidR="002A1CF2" w:rsidRPr="005B698F" w:rsidRDefault="002A1CF2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2A1CF2" w:rsidRPr="00D35740" w14:paraId="5C7680C2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31C48D89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493670F6" w14:textId="77777777" w:rsidR="002A1CF2" w:rsidRPr="005B698F" w:rsidRDefault="002A1CF2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FBABB" w14:textId="77777777" w:rsidR="00EA2F80" w:rsidRDefault="00EA2F80" w:rsidP="00377972">
      <w:pPr>
        <w:spacing w:after="0" w:line="240" w:lineRule="auto"/>
      </w:pPr>
      <w:r>
        <w:separator/>
      </w:r>
    </w:p>
  </w:footnote>
  <w:footnote w:type="continuationSeparator" w:id="0">
    <w:p w14:paraId="12292631" w14:textId="77777777" w:rsidR="00EA2F80" w:rsidRDefault="00EA2F80" w:rsidP="00377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55871" w14:textId="77777777" w:rsidR="009A5634" w:rsidRDefault="009A56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36"/>
      <w:gridCol w:w="8501"/>
    </w:tblGrid>
    <w:tr w:rsidR="005C3913" w:rsidRPr="00BE0B5C" w14:paraId="43A995EA" w14:textId="77777777" w:rsidTr="004401CF">
      <w:trPr>
        <w:trHeight w:val="699"/>
      </w:trPr>
      <w:tc>
        <w:tcPr>
          <w:tcW w:w="807" w:type="pct"/>
          <w:vMerge w:val="restart"/>
          <w:shd w:val="clear" w:color="auto" w:fill="auto"/>
          <w:vAlign w:val="center"/>
          <w:hideMark/>
        </w:tcPr>
        <w:p w14:paraId="69509B72" w14:textId="77777777" w:rsidR="005C3913" w:rsidRPr="00BE0B5C" w:rsidRDefault="005C3913" w:rsidP="005C3913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  <w:lang w:val="en-US" w:bidi="te-IN"/>
            </w:rPr>
            <w:drawing>
              <wp:inline distT="0" distB="0" distL="0" distR="0" wp14:anchorId="281B0DC1" wp14:editId="30EB7CB5">
                <wp:extent cx="735190" cy="792000"/>
                <wp:effectExtent l="0" t="0" r="8255" b="8255"/>
                <wp:docPr id="5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93" w:type="pct"/>
          <w:shd w:val="clear" w:color="auto" w:fill="auto"/>
          <w:vAlign w:val="center"/>
          <w:hideMark/>
        </w:tcPr>
        <w:p w14:paraId="546862F8" w14:textId="77777777" w:rsidR="005C3913" w:rsidRPr="005C3913" w:rsidRDefault="009A5634" w:rsidP="005C3913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</w:pPr>
          <w:r w:rsidRPr="005C3913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>Scheme:</w:t>
          </w:r>
          <w:r w:rsidRPr="005C3913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YSR </w:t>
          </w:r>
          <w:proofErr w:type="spellStart"/>
          <w:r w:rsidRPr="005C3913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RythuBharosa</w:t>
          </w:r>
          <w:proofErr w:type="spellEnd"/>
        </w:p>
      </w:tc>
    </w:tr>
    <w:tr w:rsidR="005C3913" w:rsidRPr="00BE0B5C" w14:paraId="2AF78393" w14:textId="77777777" w:rsidTr="004401CF">
      <w:trPr>
        <w:trHeight w:val="707"/>
      </w:trPr>
      <w:tc>
        <w:tcPr>
          <w:tcW w:w="807" w:type="pct"/>
          <w:vMerge/>
          <w:shd w:val="clear" w:color="auto" w:fill="auto"/>
          <w:vAlign w:val="center"/>
          <w:hideMark/>
        </w:tcPr>
        <w:p w14:paraId="5BE91955" w14:textId="77777777" w:rsidR="005C3913" w:rsidRPr="00BE0B5C" w:rsidRDefault="005C3913" w:rsidP="005C3913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193" w:type="pct"/>
          <w:shd w:val="clear" w:color="auto" w:fill="auto"/>
          <w:vAlign w:val="center"/>
          <w:hideMark/>
        </w:tcPr>
        <w:p w14:paraId="187DBE3A" w14:textId="77777777" w:rsidR="005C3913" w:rsidRPr="005C3913" w:rsidRDefault="009A5634" w:rsidP="005C3913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STANDARD OPERATING PROCEDURE</w:t>
          </w:r>
        </w:p>
      </w:tc>
    </w:tr>
  </w:tbl>
  <w:p w14:paraId="747F6355" w14:textId="77777777" w:rsidR="005C3913" w:rsidRDefault="005C39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0BF6C" w14:textId="77777777" w:rsidR="009A5634" w:rsidRDefault="009A56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20FF"/>
    <w:multiLevelType w:val="hybridMultilevel"/>
    <w:tmpl w:val="08503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854DE"/>
    <w:multiLevelType w:val="hybridMultilevel"/>
    <w:tmpl w:val="1D604B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9286C"/>
    <w:multiLevelType w:val="hybridMultilevel"/>
    <w:tmpl w:val="EE2A8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B828C1"/>
    <w:multiLevelType w:val="hybridMultilevel"/>
    <w:tmpl w:val="647416FA"/>
    <w:lvl w:ilvl="0" w:tplc="D6749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aps w:val="0"/>
        <w:smallCaps w:val="0"/>
        <w:color w:val="4472C4" w:themeColor="accent1"/>
        <w:spacing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3098"/>
    <w:multiLevelType w:val="hybridMultilevel"/>
    <w:tmpl w:val="267CCAA0"/>
    <w:lvl w:ilvl="0" w:tplc="1EC48F62">
      <w:start w:val="2"/>
      <w:numFmt w:val="bullet"/>
      <w:lvlText w:val="-"/>
      <w:lvlJc w:val="left"/>
      <w:pPr>
        <w:ind w:left="668" w:hanging="360"/>
      </w:pPr>
      <w:rPr>
        <w:rFonts w:ascii="Trebuchet MS" w:eastAsia="Calibri" w:hAnsi="Trebuchet M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5" w15:restartNumberingAfterBreak="0">
    <w:nsid w:val="12C8287C"/>
    <w:multiLevelType w:val="hybridMultilevel"/>
    <w:tmpl w:val="A38EF2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E7EF3"/>
    <w:multiLevelType w:val="multilevel"/>
    <w:tmpl w:val="0F64B0F6"/>
    <w:lvl w:ilvl="0">
      <w:start w:val="3"/>
      <w:numFmt w:val="decimal"/>
      <w:lvlText w:val="%1"/>
      <w:lvlJc w:val="left"/>
      <w:pPr>
        <w:ind w:left="360" w:hanging="360"/>
      </w:pPr>
      <w:rPr>
        <w:rFonts w:ascii="Tms Rmn" w:hAnsi="Tms Rmn" w:cs="Tms Rmn" w:hint="default"/>
        <w:b/>
        <w:color w:val="000000"/>
        <w:sz w:val="24"/>
      </w:rPr>
    </w:lvl>
    <w:lvl w:ilvl="1">
      <w:start w:val="4"/>
      <w:numFmt w:val="decimal"/>
      <w:lvlText w:val="%1.%2"/>
      <w:lvlJc w:val="left"/>
      <w:pPr>
        <w:ind w:left="1905" w:hanging="360"/>
      </w:pPr>
      <w:rPr>
        <w:rFonts w:ascii="Tms Rmn" w:hAnsi="Tms Rmn" w:cs="Tms Rmn" w:hint="default"/>
        <w:b/>
        <w:color w:val="000000"/>
        <w:sz w:val="24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ascii="Tms Rmn" w:hAnsi="Tms Rmn" w:cs="Tms Rmn" w:hint="default"/>
        <w:b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5355" w:hanging="720"/>
      </w:pPr>
      <w:rPr>
        <w:rFonts w:ascii="Tms Rmn" w:hAnsi="Tms Rmn" w:cs="Tms Rmn" w:hint="default"/>
        <w:b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ascii="Tms Rmn" w:hAnsi="Tms Rmn" w:cs="Tms Rmn" w:hint="default"/>
        <w:b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8805" w:hanging="1080"/>
      </w:pPr>
      <w:rPr>
        <w:rFonts w:ascii="Tms Rmn" w:hAnsi="Tms Rmn" w:cs="Tms Rmn" w:hint="default"/>
        <w:b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ascii="Tms Rmn" w:hAnsi="Tms Rmn" w:cs="Tms Rmn" w:hint="default"/>
        <w:b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2255" w:hanging="1440"/>
      </w:pPr>
      <w:rPr>
        <w:rFonts w:ascii="Tms Rmn" w:hAnsi="Tms Rmn" w:cs="Tms Rmn" w:hint="default"/>
        <w:b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3800" w:hanging="1440"/>
      </w:pPr>
      <w:rPr>
        <w:rFonts w:ascii="Tms Rmn" w:hAnsi="Tms Rmn" w:cs="Tms Rmn" w:hint="default"/>
        <w:b/>
        <w:color w:val="000000"/>
        <w:sz w:val="24"/>
      </w:rPr>
    </w:lvl>
  </w:abstractNum>
  <w:abstractNum w:abstractNumId="7" w15:restartNumberingAfterBreak="0">
    <w:nsid w:val="1BBD5C73"/>
    <w:multiLevelType w:val="hybridMultilevel"/>
    <w:tmpl w:val="01BE5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A0FD7"/>
    <w:multiLevelType w:val="hybridMultilevel"/>
    <w:tmpl w:val="D3ACEBE8"/>
    <w:lvl w:ilvl="0" w:tplc="2B7484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DC604D"/>
    <w:multiLevelType w:val="hybridMultilevel"/>
    <w:tmpl w:val="FA263238"/>
    <w:lvl w:ilvl="0" w:tplc="8FB0E934">
      <w:numFmt w:val="bullet"/>
      <w:lvlText w:val="•"/>
      <w:lvlJc w:val="left"/>
      <w:pPr>
        <w:ind w:left="1080" w:hanging="720"/>
      </w:pPr>
      <w:rPr>
        <w:rFonts w:ascii="Avenir Next LT Pro Light" w:eastAsia="Calibri" w:hAnsi="Avenir Next LT Pro Light" w:cs="Tms Rm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5062E"/>
    <w:multiLevelType w:val="hybridMultilevel"/>
    <w:tmpl w:val="799E00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74DAA"/>
    <w:multiLevelType w:val="multilevel"/>
    <w:tmpl w:val="2FE6DFC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282A7A9A"/>
    <w:multiLevelType w:val="hybridMultilevel"/>
    <w:tmpl w:val="F2DED948"/>
    <w:lvl w:ilvl="0" w:tplc="4FF255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D704E"/>
    <w:multiLevelType w:val="multilevel"/>
    <w:tmpl w:val="8138B828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CD93E8D"/>
    <w:multiLevelType w:val="hybridMultilevel"/>
    <w:tmpl w:val="CCE8785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00AA9"/>
    <w:multiLevelType w:val="hybridMultilevel"/>
    <w:tmpl w:val="57D297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8122E"/>
    <w:multiLevelType w:val="hybridMultilevel"/>
    <w:tmpl w:val="5D84125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5264F"/>
    <w:multiLevelType w:val="hybridMultilevel"/>
    <w:tmpl w:val="44AE2D34"/>
    <w:lvl w:ilvl="0" w:tplc="AAA4038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C0C91"/>
    <w:multiLevelType w:val="hybridMultilevel"/>
    <w:tmpl w:val="4CE66CE2"/>
    <w:lvl w:ilvl="0" w:tplc="A7CA99E8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  <w:b w:val="0"/>
        <w:caps w:val="0"/>
        <w:smallCaps w:val="0"/>
        <w:color w:val="000000" w:themeColor="text1"/>
        <w:spacing w:val="0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9" w15:restartNumberingAfterBreak="0">
    <w:nsid w:val="422E32DC"/>
    <w:multiLevelType w:val="multilevel"/>
    <w:tmpl w:val="A8FEA8F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0" w15:restartNumberingAfterBreak="0">
    <w:nsid w:val="480C271F"/>
    <w:multiLevelType w:val="hybridMultilevel"/>
    <w:tmpl w:val="475038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483272"/>
    <w:multiLevelType w:val="multilevel"/>
    <w:tmpl w:val="009CD914"/>
    <w:lvl w:ilvl="0">
      <w:start w:val="1"/>
      <w:numFmt w:val="decimal"/>
      <w:lvlText w:val="%1."/>
      <w:lvlJc w:val="left"/>
      <w:pPr>
        <w:tabs>
          <w:tab w:val="num" w:pos="270"/>
        </w:tabs>
        <w:ind w:left="27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51FF61D8"/>
    <w:multiLevelType w:val="hybridMultilevel"/>
    <w:tmpl w:val="70FCFFA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1536C"/>
    <w:multiLevelType w:val="hybridMultilevel"/>
    <w:tmpl w:val="3D0C43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9718A"/>
    <w:multiLevelType w:val="hybridMultilevel"/>
    <w:tmpl w:val="6990393C"/>
    <w:lvl w:ilvl="0" w:tplc="0409000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40" w:hanging="360"/>
      </w:pPr>
      <w:rPr>
        <w:rFonts w:ascii="Wingdings" w:hAnsi="Wingdings" w:hint="default"/>
      </w:rPr>
    </w:lvl>
  </w:abstractNum>
  <w:abstractNum w:abstractNumId="25" w15:restartNumberingAfterBreak="0">
    <w:nsid w:val="55F43015"/>
    <w:multiLevelType w:val="hybridMultilevel"/>
    <w:tmpl w:val="B1A0C3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BC2556"/>
    <w:multiLevelType w:val="hybridMultilevel"/>
    <w:tmpl w:val="0E5EB19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5480F"/>
    <w:multiLevelType w:val="hybridMultilevel"/>
    <w:tmpl w:val="3A808F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CD519F"/>
    <w:multiLevelType w:val="hybridMultilevel"/>
    <w:tmpl w:val="FD92702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16ADF"/>
    <w:multiLevelType w:val="multilevel"/>
    <w:tmpl w:val="5DE0DC9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FD11A94"/>
    <w:multiLevelType w:val="multilevel"/>
    <w:tmpl w:val="9426099C"/>
    <w:lvl w:ilvl="0">
      <w:start w:val="3"/>
      <w:numFmt w:val="decimal"/>
      <w:lvlText w:val="%1"/>
      <w:lvlJc w:val="left"/>
      <w:pPr>
        <w:ind w:left="480" w:hanging="480"/>
      </w:pPr>
      <w:rPr>
        <w:rFonts w:ascii="Tms Rmn" w:hAnsi="Tms Rmn" w:cs="Tms Rmn" w:hint="default"/>
        <w:color w:val="000000"/>
        <w:sz w:val="24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ascii="Tms Rmn" w:hAnsi="Tms Rmn" w:cs="Tms Rmn"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Tms Rmn" w:hAnsi="Tms Rmn" w:cs="Tms Rmn"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ascii="Tms Rmn" w:hAnsi="Tms Rmn" w:cs="Tms Rmn"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ascii="Tms Rmn" w:hAnsi="Tms Rmn" w:cs="Tms Rmn"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ascii="Tms Rmn" w:hAnsi="Tms Rmn" w:cs="Tms Rmn"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ascii="Tms Rmn" w:hAnsi="Tms Rmn" w:cs="Tms Rmn"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ascii="Tms Rmn" w:hAnsi="Tms Rmn" w:cs="Tms Rmn"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ascii="Tms Rmn" w:hAnsi="Tms Rmn" w:cs="Tms Rmn" w:hint="default"/>
        <w:color w:val="000000"/>
        <w:sz w:val="24"/>
      </w:rPr>
    </w:lvl>
  </w:abstractNum>
  <w:abstractNum w:abstractNumId="31" w15:restartNumberingAfterBreak="0">
    <w:nsid w:val="5FEC31A7"/>
    <w:multiLevelType w:val="hybridMultilevel"/>
    <w:tmpl w:val="081A112E"/>
    <w:lvl w:ilvl="0" w:tplc="A3A68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59103E"/>
    <w:multiLevelType w:val="hybridMultilevel"/>
    <w:tmpl w:val="978EC3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340959"/>
    <w:multiLevelType w:val="hybridMultilevel"/>
    <w:tmpl w:val="961ACEB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768FE"/>
    <w:multiLevelType w:val="hybridMultilevel"/>
    <w:tmpl w:val="7C1EF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741A1E"/>
    <w:multiLevelType w:val="hybridMultilevel"/>
    <w:tmpl w:val="2F4822C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8857DA5"/>
    <w:multiLevelType w:val="hybridMultilevel"/>
    <w:tmpl w:val="FB64B508"/>
    <w:lvl w:ilvl="0" w:tplc="8FB0E934">
      <w:numFmt w:val="bullet"/>
      <w:lvlText w:val="•"/>
      <w:lvlJc w:val="left"/>
      <w:pPr>
        <w:ind w:left="720" w:hanging="360"/>
      </w:pPr>
      <w:rPr>
        <w:rFonts w:ascii="Avenir Next LT Pro Light" w:eastAsia="Calibri" w:hAnsi="Avenir Next LT Pro Light" w:cs="Tms Rm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942BF7"/>
    <w:multiLevelType w:val="hybridMultilevel"/>
    <w:tmpl w:val="A206629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F76C1A"/>
    <w:multiLevelType w:val="hybridMultilevel"/>
    <w:tmpl w:val="D3C00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A60F8"/>
    <w:multiLevelType w:val="hybridMultilevel"/>
    <w:tmpl w:val="CE76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4B2F06"/>
    <w:multiLevelType w:val="hybridMultilevel"/>
    <w:tmpl w:val="496C1F8C"/>
    <w:lvl w:ilvl="0" w:tplc="7734981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6701CF"/>
    <w:multiLevelType w:val="multilevel"/>
    <w:tmpl w:val="2FE6DFC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2" w15:restartNumberingAfterBreak="0">
    <w:nsid w:val="71D00E32"/>
    <w:multiLevelType w:val="hybridMultilevel"/>
    <w:tmpl w:val="DA880B12"/>
    <w:lvl w:ilvl="0" w:tplc="4C84C10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F85B8A"/>
    <w:multiLevelType w:val="hybridMultilevel"/>
    <w:tmpl w:val="4128E98E"/>
    <w:lvl w:ilvl="0" w:tplc="20B8B53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610FB1"/>
    <w:multiLevelType w:val="hybridMultilevel"/>
    <w:tmpl w:val="3D0C43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B7FF5"/>
    <w:multiLevelType w:val="multilevel"/>
    <w:tmpl w:val="2FE6DFCE"/>
    <w:lvl w:ilvl="0">
      <w:start w:val="1"/>
      <w:numFmt w:val="decimal"/>
      <w:lvlText w:val="%1.0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6" w15:restartNumberingAfterBreak="0">
    <w:nsid w:val="7DA91704"/>
    <w:multiLevelType w:val="multilevel"/>
    <w:tmpl w:val="8CCC07B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7" w15:restartNumberingAfterBreak="0">
    <w:nsid w:val="7DF572B0"/>
    <w:multiLevelType w:val="hybridMultilevel"/>
    <w:tmpl w:val="5816DD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8172B5"/>
    <w:multiLevelType w:val="hybridMultilevel"/>
    <w:tmpl w:val="3D0C43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D136E6"/>
    <w:multiLevelType w:val="hybridMultilevel"/>
    <w:tmpl w:val="4128E98E"/>
    <w:lvl w:ilvl="0" w:tplc="20B8B53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029590">
    <w:abstractNumId w:val="33"/>
  </w:num>
  <w:num w:numId="2" w16cid:durableId="602960213">
    <w:abstractNumId w:val="47"/>
  </w:num>
  <w:num w:numId="3" w16cid:durableId="1854345794">
    <w:abstractNumId w:val="10"/>
  </w:num>
  <w:num w:numId="4" w16cid:durableId="440303587">
    <w:abstractNumId w:val="4"/>
  </w:num>
  <w:num w:numId="5" w16cid:durableId="2065368292">
    <w:abstractNumId w:val="8"/>
  </w:num>
  <w:num w:numId="6" w16cid:durableId="459882369">
    <w:abstractNumId w:val="2"/>
  </w:num>
  <w:num w:numId="7" w16cid:durableId="64767267">
    <w:abstractNumId w:val="35"/>
  </w:num>
  <w:num w:numId="8" w16cid:durableId="1432357950">
    <w:abstractNumId w:val="20"/>
  </w:num>
  <w:num w:numId="9" w16cid:durableId="1832139370">
    <w:abstractNumId w:val="17"/>
  </w:num>
  <w:num w:numId="10" w16cid:durableId="880480676">
    <w:abstractNumId w:val="7"/>
  </w:num>
  <w:num w:numId="11" w16cid:durableId="540168409">
    <w:abstractNumId w:val="21"/>
  </w:num>
  <w:num w:numId="12" w16cid:durableId="1546986523">
    <w:abstractNumId w:val="45"/>
  </w:num>
  <w:num w:numId="13" w16cid:durableId="1962882774">
    <w:abstractNumId w:val="41"/>
  </w:num>
  <w:num w:numId="14" w16cid:durableId="842234781">
    <w:abstractNumId w:val="11"/>
  </w:num>
  <w:num w:numId="15" w16cid:durableId="923220463">
    <w:abstractNumId w:val="44"/>
  </w:num>
  <w:num w:numId="16" w16cid:durableId="1700473834">
    <w:abstractNumId w:val="26"/>
  </w:num>
  <w:num w:numId="17" w16cid:durableId="1441220541">
    <w:abstractNumId w:val="23"/>
  </w:num>
  <w:num w:numId="18" w16cid:durableId="371224385">
    <w:abstractNumId w:val="48"/>
  </w:num>
  <w:num w:numId="19" w16cid:durableId="317073044">
    <w:abstractNumId w:val="34"/>
  </w:num>
  <w:num w:numId="20" w16cid:durableId="151920492">
    <w:abstractNumId w:val="40"/>
  </w:num>
  <w:num w:numId="21" w16cid:durableId="1676032714">
    <w:abstractNumId w:val="43"/>
  </w:num>
  <w:num w:numId="22" w16cid:durableId="872420592">
    <w:abstractNumId w:val="49"/>
  </w:num>
  <w:num w:numId="23" w16cid:durableId="1532958403">
    <w:abstractNumId w:val="46"/>
  </w:num>
  <w:num w:numId="24" w16cid:durableId="499395253">
    <w:abstractNumId w:val="29"/>
  </w:num>
  <w:num w:numId="25" w16cid:durableId="1454009752">
    <w:abstractNumId w:val="6"/>
  </w:num>
  <w:num w:numId="26" w16cid:durableId="542713969">
    <w:abstractNumId w:val="30"/>
  </w:num>
  <w:num w:numId="27" w16cid:durableId="1419446879">
    <w:abstractNumId w:val="19"/>
  </w:num>
  <w:num w:numId="28" w16cid:durableId="692608350">
    <w:abstractNumId w:val="13"/>
  </w:num>
  <w:num w:numId="29" w16cid:durableId="1651707525">
    <w:abstractNumId w:val="14"/>
  </w:num>
  <w:num w:numId="30" w16cid:durableId="102917343">
    <w:abstractNumId w:val="9"/>
  </w:num>
  <w:num w:numId="31" w16cid:durableId="744491026">
    <w:abstractNumId w:val="37"/>
  </w:num>
  <w:num w:numId="32" w16cid:durableId="1803420750">
    <w:abstractNumId w:val="36"/>
  </w:num>
  <w:num w:numId="33" w16cid:durableId="743332692">
    <w:abstractNumId w:val="32"/>
  </w:num>
  <w:num w:numId="34" w16cid:durableId="904683763">
    <w:abstractNumId w:val="42"/>
  </w:num>
  <w:num w:numId="35" w16cid:durableId="82193510">
    <w:abstractNumId w:val="16"/>
  </w:num>
  <w:num w:numId="36" w16cid:durableId="2081563477">
    <w:abstractNumId w:val="28"/>
  </w:num>
  <w:num w:numId="37" w16cid:durableId="1424299390">
    <w:abstractNumId w:val="1"/>
  </w:num>
  <w:num w:numId="38" w16cid:durableId="799226521">
    <w:abstractNumId w:val="27"/>
  </w:num>
  <w:num w:numId="39" w16cid:durableId="1987198993">
    <w:abstractNumId w:val="22"/>
  </w:num>
  <w:num w:numId="40" w16cid:durableId="853036680">
    <w:abstractNumId w:val="31"/>
  </w:num>
  <w:num w:numId="41" w16cid:durableId="1968656773">
    <w:abstractNumId w:val="3"/>
  </w:num>
  <w:num w:numId="42" w16cid:durableId="1097481411">
    <w:abstractNumId w:val="15"/>
  </w:num>
  <w:num w:numId="43" w16cid:durableId="873887714">
    <w:abstractNumId w:val="12"/>
  </w:num>
  <w:num w:numId="44" w16cid:durableId="68119672">
    <w:abstractNumId w:val="38"/>
  </w:num>
  <w:num w:numId="45" w16cid:durableId="68159904">
    <w:abstractNumId w:val="25"/>
  </w:num>
  <w:num w:numId="46" w16cid:durableId="1174344422">
    <w:abstractNumId w:val="0"/>
  </w:num>
  <w:num w:numId="47" w16cid:durableId="1543207212">
    <w:abstractNumId w:val="24"/>
  </w:num>
  <w:num w:numId="48" w16cid:durableId="586816378">
    <w:abstractNumId w:val="5"/>
  </w:num>
  <w:num w:numId="49" w16cid:durableId="348412685">
    <w:abstractNumId w:val="18"/>
  </w:num>
  <w:num w:numId="50" w16cid:durableId="40398989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6125"/>
    <w:rsid w:val="000037BA"/>
    <w:rsid w:val="0000757F"/>
    <w:rsid w:val="000125BE"/>
    <w:rsid w:val="00013897"/>
    <w:rsid w:val="000243CF"/>
    <w:rsid w:val="00030A85"/>
    <w:rsid w:val="000364C4"/>
    <w:rsid w:val="00041A79"/>
    <w:rsid w:val="00042467"/>
    <w:rsid w:val="00053C61"/>
    <w:rsid w:val="000561BD"/>
    <w:rsid w:val="00057760"/>
    <w:rsid w:val="00061140"/>
    <w:rsid w:val="00063071"/>
    <w:rsid w:val="000673D7"/>
    <w:rsid w:val="00070EB2"/>
    <w:rsid w:val="00072553"/>
    <w:rsid w:val="00076D61"/>
    <w:rsid w:val="00085C3B"/>
    <w:rsid w:val="00087E7D"/>
    <w:rsid w:val="000A0484"/>
    <w:rsid w:val="000B304C"/>
    <w:rsid w:val="000C411E"/>
    <w:rsid w:val="000C6BB9"/>
    <w:rsid w:val="000D223F"/>
    <w:rsid w:val="000D65B3"/>
    <w:rsid w:val="000E1922"/>
    <w:rsid w:val="000E2ACB"/>
    <w:rsid w:val="000E5415"/>
    <w:rsid w:val="000E7055"/>
    <w:rsid w:val="000E7423"/>
    <w:rsid w:val="001011B9"/>
    <w:rsid w:val="00101EB5"/>
    <w:rsid w:val="0010335F"/>
    <w:rsid w:val="00121CCD"/>
    <w:rsid w:val="00125056"/>
    <w:rsid w:val="001255BC"/>
    <w:rsid w:val="00126385"/>
    <w:rsid w:val="00136892"/>
    <w:rsid w:val="00155F57"/>
    <w:rsid w:val="00161A95"/>
    <w:rsid w:val="001646D7"/>
    <w:rsid w:val="001649ED"/>
    <w:rsid w:val="00170852"/>
    <w:rsid w:val="001748FC"/>
    <w:rsid w:val="0017547A"/>
    <w:rsid w:val="001755B5"/>
    <w:rsid w:val="00176C8A"/>
    <w:rsid w:val="00181001"/>
    <w:rsid w:val="001824F8"/>
    <w:rsid w:val="0018589F"/>
    <w:rsid w:val="001B02E0"/>
    <w:rsid w:val="001B12C4"/>
    <w:rsid w:val="001B3DDD"/>
    <w:rsid w:val="001B499F"/>
    <w:rsid w:val="001B4E77"/>
    <w:rsid w:val="001C454E"/>
    <w:rsid w:val="001D114D"/>
    <w:rsid w:val="001E04F0"/>
    <w:rsid w:val="001E3C53"/>
    <w:rsid w:val="001F2FD3"/>
    <w:rsid w:val="001F3352"/>
    <w:rsid w:val="002151E5"/>
    <w:rsid w:val="0022336D"/>
    <w:rsid w:val="00224C44"/>
    <w:rsid w:val="00231685"/>
    <w:rsid w:val="00232AAE"/>
    <w:rsid w:val="00241DF7"/>
    <w:rsid w:val="002473E7"/>
    <w:rsid w:val="002477A2"/>
    <w:rsid w:val="002550BB"/>
    <w:rsid w:val="00260B94"/>
    <w:rsid w:val="0026564A"/>
    <w:rsid w:val="00265934"/>
    <w:rsid w:val="00282478"/>
    <w:rsid w:val="00286085"/>
    <w:rsid w:val="00292CC1"/>
    <w:rsid w:val="002A1CF2"/>
    <w:rsid w:val="002B12B4"/>
    <w:rsid w:val="002B53AA"/>
    <w:rsid w:val="002C0F70"/>
    <w:rsid w:val="002C1D2E"/>
    <w:rsid w:val="002D4A5A"/>
    <w:rsid w:val="002D4CAF"/>
    <w:rsid w:val="002E480B"/>
    <w:rsid w:val="002E5254"/>
    <w:rsid w:val="002E5CC7"/>
    <w:rsid w:val="002E619E"/>
    <w:rsid w:val="003022C4"/>
    <w:rsid w:val="00307B41"/>
    <w:rsid w:val="00317304"/>
    <w:rsid w:val="00322303"/>
    <w:rsid w:val="00327900"/>
    <w:rsid w:val="0033345B"/>
    <w:rsid w:val="0034205F"/>
    <w:rsid w:val="00361E9D"/>
    <w:rsid w:val="00367FE8"/>
    <w:rsid w:val="0037523A"/>
    <w:rsid w:val="0037757F"/>
    <w:rsid w:val="00377972"/>
    <w:rsid w:val="003A37AF"/>
    <w:rsid w:val="003A4B3C"/>
    <w:rsid w:val="003B3A01"/>
    <w:rsid w:val="003B3C3E"/>
    <w:rsid w:val="003B7416"/>
    <w:rsid w:val="003B759F"/>
    <w:rsid w:val="003B7BC5"/>
    <w:rsid w:val="003C36FA"/>
    <w:rsid w:val="003D02ED"/>
    <w:rsid w:val="003D2FF7"/>
    <w:rsid w:val="003D77AD"/>
    <w:rsid w:val="003E6DEE"/>
    <w:rsid w:val="003F0361"/>
    <w:rsid w:val="003F07FE"/>
    <w:rsid w:val="003F1C86"/>
    <w:rsid w:val="003F2522"/>
    <w:rsid w:val="00401091"/>
    <w:rsid w:val="00405204"/>
    <w:rsid w:val="00405D66"/>
    <w:rsid w:val="00406125"/>
    <w:rsid w:val="00414E53"/>
    <w:rsid w:val="00415C20"/>
    <w:rsid w:val="00416B8F"/>
    <w:rsid w:val="00423EB2"/>
    <w:rsid w:val="00425DF9"/>
    <w:rsid w:val="00426636"/>
    <w:rsid w:val="0043065C"/>
    <w:rsid w:val="00432128"/>
    <w:rsid w:val="00436625"/>
    <w:rsid w:val="00441DD3"/>
    <w:rsid w:val="00444FFD"/>
    <w:rsid w:val="00450AF0"/>
    <w:rsid w:val="00464B38"/>
    <w:rsid w:val="00480E42"/>
    <w:rsid w:val="0048209B"/>
    <w:rsid w:val="00484CF0"/>
    <w:rsid w:val="00486164"/>
    <w:rsid w:val="00486E85"/>
    <w:rsid w:val="00491750"/>
    <w:rsid w:val="00494A6C"/>
    <w:rsid w:val="004B418F"/>
    <w:rsid w:val="004B602B"/>
    <w:rsid w:val="004C176E"/>
    <w:rsid w:val="004C3522"/>
    <w:rsid w:val="004C60E2"/>
    <w:rsid w:val="004C727A"/>
    <w:rsid w:val="004E4549"/>
    <w:rsid w:val="004E4697"/>
    <w:rsid w:val="004F1933"/>
    <w:rsid w:val="004F2718"/>
    <w:rsid w:val="004F5049"/>
    <w:rsid w:val="0050303F"/>
    <w:rsid w:val="0050308A"/>
    <w:rsid w:val="00503453"/>
    <w:rsid w:val="0050564D"/>
    <w:rsid w:val="00506967"/>
    <w:rsid w:val="00521EC4"/>
    <w:rsid w:val="005345E4"/>
    <w:rsid w:val="00537101"/>
    <w:rsid w:val="005400E6"/>
    <w:rsid w:val="00550F75"/>
    <w:rsid w:val="005535F4"/>
    <w:rsid w:val="005547BD"/>
    <w:rsid w:val="00554BC5"/>
    <w:rsid w:val="00562A2C"/>
    <w:rsid w:val="00587780"/>
    <w:rsid w:val="00595C50"/>
    <w:rsid w:val="005A375F"/>
    <w:rsid w:val="005A3FE2"/>
    <w:rsid w:val="005A4FEA"/>
    <w:rsid w:val="005B0440"/>
    <w:rsid w:val="005B529F"/>
    <w:rsid w:val="005B698F"/>
    <w:rsid w:val="005C3913"/>
    <w:rsid w:val="005C448B"/>
    <w:rsid w:val="005C4A4D"/>
    <w:rsid w:val="005D4A1A"/>
    <w:rsid w:val="005F1834"/>
    <w:rsid w:val="00604EBC"/>
    <w:rsid w:val="006126AC"/>
    <w:rsid w:val="00622D42"/>
    <w:rsid w:val="00630134"/>
    <w:rsid w:val="00637A97"/>
    <w:rsid w:val="00644351"/>
    <w:rsid w:val="006507C7"/>
    <w:rsid w:val="00655C9A"/>
    <w:rsid w:val="006659F3"/>
    <w:rsid w:val="00681AF2"/>
    <w:rsid w:val="00682CD3"/>
    <w:rsid w:val="00682F6C"/>
    <w:rsid w:val="00684506"/>
    <w:rsid w:val="006859EF"/>
    <w:rsid w:val="006861BA"/>
    <w:rsid w:val="006877E6"/>
    <w:rsid w:val="006A3BC4"/>
    <w:rsid w:val="006B0D82"/>
    <w:rsid w:val="006B12C9"/>
    <w:rsid w:val="006B6606"/>
    <w:rsid w:val="006C2167"/>
    <w:rsid w:val="006C2601"/>
    <w:rsid w:val="006C422E"/>
    <w:rsid w:val="006D5B92"/>
    <w:rsid w:val="006E402C"/>
    <w:rsid w:val="006F3362"/>
    <w:rsid w:val="006F3C21"/>
    <w:rsid w:val="006F7BF6"/>
    <w:rsid w:val="00707BF0"/>
    <w:rsid w:val="00714C62"/>
    <w:rsid w:val="00717140"/>
    <w:rsid w:val="007171AB"/>
    <w:rsid w:val="0072778F"/>
    <w:rsid w:val="00731073"/>
    <w:rsid w:val="00732843"/>
    <w:rsid w:val="00734BB8"/>
    <w:rsid w:val="007440CC"/>
    <w:rsid w:val="00747C15"/>
    <w:rsid w:val="00751CF5"/>
    <w:rsid w:val="0076407A"/>
    <w:rsid w:val="00771E33"/>
    <w:rsid w:val="0077358A"/>
    <w:rsid w:val="00773827"/>
    <w:rsid w:val="00783468"/>
    <w:rsid w:val="00783681"/>
    <w:rsid w:val="00786893"/>
    <w:rsid w:val="007A048B"/>
    <w:rsid w:val="007A18CF"/>
    <w:rsid w:val="007A22A4"/>
    <w:rsid w:val="007B7B28"/>
    <w:rsid w:val="007B7B3B"/>
    <w:rsid w:val="007D05A8"/>
    <w:rsid w:val="007E77B1"/>
    <w:rsid w:val="0080142E"/>
    <w:rsid w:val="00802411"/>
    <w:rsid w:val="00805E52"/>
    <w:rsid w:val="00814347"/>
    <w:rsid w:val="00822DF6"/>
    <w:rsid w:val="00825F86"/>
    <w:rsid w:val="00832A73"/>
    <w:rsid w:val="008337D2"/>
    <w:rsid w:val="00835F0B"/>
    <w:rsid w:val="00837BF6"/>
    <w:rsid w:val="008579F2"/>
    <w:rsid w:val="008670D3"/>
    <w:rsid w:val="008776E7"/>
    <w:rsid w:val="00882ED2"/>
    <w:rsid w:val="008837D3"/>
    <w:rsid w:val="008851E1"/>
    <w:rsid w:val="0088528C"/>
    <w:rsid w:val="008862B7"/>
    <w:rsid w:val="008879CD"/>
    <w:rsid w:val="00894BDF"/>
    <w:rsid w:val="00895F3A"/>
    <w:rsid w:val="008969FE"/>
    <w:rsid w:val="008B79B6"/>
    <w:rsid w:val="008D061C"/>
    <w:rsid w:val="008D0B3C"/>
    <w:rsid w:val="008F0993"/>
    <w:rsid w:val="009049F4"/>
    <w:rsid w:val="00905EF4"/>
    <w:rsid w:val="00912FF5"/>
    <w:rsid w:val="00916669"/>
    <w:rsid w:val="00920A80"/>
    <w:rsid w:val="009410D9"/>
    <w:rsid w:val="00942C3B"/>
    <w:rsid w:val="00950005"/>
    <w:rsid w:val="00950954"/>
    <w:rsid w:val="009650F0"/>
    <w:rsid w:val="00965EF6"/>
    <w:rsid w:val="00983B62"/>
    <w:rsid w:val="0098537E"/>
    <w:rsid w:val="00985E62"/>
    <w:rsid w:val="00997B96"/>
    <w:rsid w:val="009A5634"/>
    <w:rsid w:val="009A724D"/>
    <w:rsid w:val="009B6F0D"/>
    <w:rsid w:val="009C480D"/>
    <w:rsid w:val="009D4876"/>
    <w:rsid w:val="009E1B35"/>
    <w:rsid w:val="009E3F27"/>
    <w:rsid w:val="009F2376"/>
    <w:rsid w:val="00A00C46"/>
    <w:rsid w:val="00A059D6"/>
    <w:rsid w:val="00A12726"/>
    <w:rsid w:val="00A127CE"/>
    <w:rsid w:val="00A17AC8"/>
    <w:rsid w:val="00A31053"/>
    <w:rsid w:val="00A52460"/>
    <w:rsid w:val="00A55EA1"/>
    <w:rsid w:val="00A61187"/>
    <w:rsid w:val="00A648FC"/>
    <w:rsid w:val="00A721E7"/>
    <w:rsid w:val="00A76F63"/>
    <w:rsid w:val="00A852B5"/>
    <w:rsid w:val="00A91061"/>
    <w:rsid w:val="00A92B8B"/>
    <w:rsid w:val="00A9575E"/>
    <w:rsid w:val="00AA0F53"/>
    <w:rsid w:val="00AA65BA"/>
    <w:rsid w:val="00AB5478"/>
    <w:rsid w:val="00AC5518"/>
    <w:rsid w:val="00AC6816"/>
    <w:rsid w:val="00AD203E"/>
    <w:rsid w:val="00AE0A2E"/>
    <w:rsid w:val="00AE2DB6"/>
    <w:rsid w:val="00AE5B04"/>
    <w:rsid w:val="00AF61CE"/>
    <w:rsid w:val="00B047B2"/>
    <w:rsid w:val="00B1029D"/>
    <w:rsid w:val="00B333CC"/>
    <w:rsid w:val="00B3769F"/>
    <w:rsid w:val="00B44B55"/>
    <w:rsid w:val="00B56A39"/>
    <w:rsid w:val="00B626FF"/>
    <w:rsid w:val="00B666B8"/>
    <w:rsid w:val="00B9053B"/>
    <w:rsid w:val="00B9139B"/>
    <w:rsid w:val="00B943FC"/>
    <w:rsid w:val="00BB0D45"/>
    <w:rsid w:val="00BB2CBA"/>
    <w:rsid w:val="00BB643C"/>
    <w:rsid w:val="00BC092E"/>
    <w:rsid w:val="00BD1AB6"/>
    <w:rsid w:val="00BD2A2B"/>
    <w:rsid w:val="00BD36C4"/>
    <w:rsid w:val="00BD3E45"/>
    <w:rsid w:val="00BE2391"/>
    <w:rsid w:val="00BE4B70"/>
    <w:rsid w:val="00BE557C"/>
    <w:rsid w:val="00BF2045"/>
    <w:rsid w:val="00BF60CC"/>
    <w:rsid w:val="00C02B90"/>
    <w:rsid w:val="00C02FCA"/>
    <w:rsid w:val="00C05962"/>
    <w:rsid w:val="00C12641"/>
    <w:rsid w:val="00C16688"/>
    <w:rsid w:val="00C16D70"/>
    <w:rsid w:val="00C26B67"/>
    <w:rsid w:val="00C3013F"/>
    <w:rsid w:val="00C32E54"/>
    <w:rsid w:val="00C34D1D"/>
    <w:rsid w:val="00C41C2E"/>
    <w:rsid w:val="00C52E35"/>
    <w:rsid w:val="00C543FB"/>
    <w:rsid w:val="00C550C7"/>
    <w:rsid w:val="00C61988"/>
    <w:rsid w:val="00C64A89"/>
    <w:rsid w:val="00C67662"/>
    <w:rsid w:val="00C85CC5"/>
    <w:rsid w:val="00C8675C"/>
    <w:rsid w:val="00C956FD"/>
    <w:rsid w:val="00CA3D69"/>
    <w:rsid w:val="00CA4143"/>
    <w:rsid w:val="00CA4853"/>
    <w:rsid w:val="00CA64D0"/>
    <w:rsid w:val="00CA742C"/>
    <w:rsid w:val="00CB49FD"/>
    <w:rsid w:val="00CC7CD0"/>
    <w:rsid w:val="00CE045B"/>
    <w:rsid w:val="00CE62B6"/>
    <w:rsid w:val="00CF4D7E"/>
    <w:rsid w:val="00CF666C"/>
    <w:rsid w:val="00D130DB"/>
    <w:rsid w:val="00D167E4"/>
    <w:rsid w:val="00D22AC2"/>
    <w:rsid w:val="00D32F19"/>
    <w:rsid w:val="00D35740"/>
    <w:rsid w:val="00D64000"/>
    <w:rsid w:val="00D71B42"/>
    <w:rsid w:val="00D72646"/>
    <w:rsid w:val="00D73D11"/>
    <w:rsid w:val="00D825ED"/>
    <w:rsid w:val="00D8406E"/>
    <w:rsid w:val="00D97665"/>
    <w:rsid w:val="00DA0254"/>
    <w:rsid w:val="00DA630B"/>
    <w:rsid w:val="00DB6409"/>
    <w:rsid w:val="00DC0117"/>
    <w:rsid w:val="00DD08DC"/>
    <w:rsid w:val="00DD2579"/>
    <w:rsid w:val="00DD7F80"/>
    <w:rsid w:val="00DE0DD0"/>
    <w:rsid w:val="00DE5433"/>
    <w:rsid w:val="00DF797E"/>
    <w:rsid w:val="00E01B1B"/>
    <w:rsid w:val="00E02C42"/>
    <w:rsid w:val="00E10165"/>
    <w:rsid w:val="00E14915"/>
    <w:rsid w:val="00E14E69"/>
    <w:rsid w:val="00E15140"/>
    <w:rsid w:val="00E22422"/>
    <w:rsid w:val="00E312ED"/>
    <w:rsid w:val="00E32345"/>
    <w:rsid w:val="00E408A2"/>
    <w:rsid w:val="00E47B93"/>
    <w:rsid w:val="00E513EA"/>
    <w:rsid w:val="00E565C2"/>
    <w:rsid w:val="00E6078D"/>
    <w:rsid w:val="00E630DE"/>
    <w:rsid w:val="00E8144F"/>
    <w:rsid w:val="00E8631A"/>
    <w:rsid w:val="00E93670"/>
    <w:rsid w:val="00EA2F80"/>
    <w:rsid w:val="00EA5871"/>
    <w:rsid w:val="00EB2A3F"/>
    <w:rsid w:val="00EC740D"/>
    <w:rsid w:val="00EC7B65"/>
    <w:rsid w:val="00ED3FCE"/>
    <w:rsid w:val="00ED4B49"/>
    <w:rsid w:val="00EE38A0"/>
    <w:rsid w:val="00EE4B4D"/>
    <w:rsid w:val="00EE72C8"/>
    <w:rsid w:val="00EF7896"/>
    <w:rsid w:val="00F11BB2"/>
    <w:rsid w:val="00F21618"/>
    <w:rsid w:val="00F4741E"/>
    <w:rsid w:val="00F50F29"/>
    <w:rsid w:val="00F63BA4"/>
    <w:rsid w:val="00F662DA"/>
    <w:rsid w:val="00F67640"/>
    <w:rsid w:val="00F67D83"/>
    <w:rsid w:val="00F70BC4"/>
    <w:rsid w:val="00F70BDB"/>
    <w:rsid w:val="00F8011C"/>
    <w:rsid w:val="00F856DA"/>
    <w:rsid w:val="00F86F03"/>
    <w:rsid w:val="00F91F68"/>
    <w:rsid w:val="00F97BC5"/>
    <w:rsid w:val="00FC13EE"/>
    <w:rsid w:val="00FC180E"/>
    <w:rsid w:val="00FC440A"/>
    <w:rsid w:val="00FD6AA7"/>
    <w:rsid w:val="00FE07A3"/>
    <w:rsid w:val="00FE474D"/>
    <w:rsid w:val="00FE618D"/>
    <w:rsid w:val="00FF00F1"/>
    <w:rsid w:val="00FF405E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40F5BC"/>
  <w15:docId w15:val="{9B12BFD1-14C2-4BF8-A510-AFC573232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A97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A80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40CC"/>
    <w:pPr>
      <w:keepNext/>
      <w:spacing w:after="0" w:line="240" w:lineRule="auto"/>
      <w:ind w:left="720"/>
      <w:jc w:val="center"/>
      <w:outlineLvl w:val="3"/>
    </w:pPr>
    <w:rPr>
      <w:rFonts w:ascii="Times New Roman" w:eastAsia="Times New Roman" w:hAnsi="Times New Roman"/>
      <w:b/>
      <w:bCs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972"/>
  </w:style>
  <w:style w:type="paragraph" w:styleId="Footer">
    <w:name w:val="footer"/>
    <w:basedOn w:val="Normal"/>
    <w:link w:val="Foot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972"/>
  </w:style>
  <w:style w:type="table" w:styleId="TableGrid">
    <w:name w:val="Table Grid"/>
    <w:basedOn w:val="TableNormal"/>
    <w:uiPriority w:val="59"/>
    <w:rsid w:val="00377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4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CD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C7CD0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7440CC"/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920A80"/>
    <w:rPr>
      <w:rFonts w:asciiTheme="minorHAnsi" w:eastAsia="Times New Roman" w:hAnsiTheme="minorHAnsi"/>
      <w:b/>
      <w:color w:val="2E74B5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6877E6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BodyTextIndentChar">
    <w:name w:val="Body Text Indent Char"/>
    <w:link w:val="BodyTextIndent"/>
    <w:semiHidden/>
    <w:rsid w:val="006877E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AB5478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21E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ysrrythubharosa.ap.gov.in/RBApp/index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ysrrythubharosa.ap.gov.in/RBApp/RB/Phase2Grievancestatus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ysrrythubharosa.ap.gov.in/RBApp/RB/Phase3Paymentstatus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ll%20Projects\GSWS%20AP%20Govt\ongoing%20work\SOP%20Samp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BC96C63ABA34488A44631DF1B7E94" ma:contentTypeVersion="10" ma:contentTypeDescription="Create a new document." ma:contentTypeScope="" ma:versionID="da0520f36d03a548a07bde953f67494b">
  <xsd:schema xmlns:xsd="http://www.w3.org/2001/XMLSchema" xmlns:xs="http://www.w3.org/2001/XMLSchema" xmlns:p="http://schemas.microsoft.com/office/2006/metadata/properties" xmlns:ns2="dabefd50-c17a-4946-96b6-667e7f85cced" xmlns:ns3="4f590d3f-79c2-4388-8618-fca3c8567754" targetNamespace="http://schemas.microsoft.com/office/2006/metadata/properties" ma:root="true" ma:fieldsID="4c1cf6afe461ef57018b0dc1d69ffd23" ns2:_="" ns3:_="">
    <xsd:import namespace="dabefd50-c17a-4946-96b6-667e7f85cced"/>
    <xsd:import namespace="4f590d3f-79c2-4388-8618-fca3c85677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efd50-c17a-4946-96b6-667e7f85cc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90d3f-79c2-4388-8618-fca3c8567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4E7578C-D8F1-4A9B-A9B9-13C18B5AE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efd50-c17a-4946-96b6-667e7f85cced"/>
    <ds:schemaRef ds:uri="4f590d3f-79c2-4388-8618-fca3c85677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3B51E5-8EF2-45D2-A230-C3B048BC9C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CBD708-2383-433C-9E30-83F04EB5C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CA2179-9AFE-4E55-882B-D62F60ED25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8E1A8C-5B07-4920-9B07-A313990FCAD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Sample</Template>
  <TotalTime>270</TotalTime>
  <Pages>4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Sheetal Panchal</dc:creator>
  <cp:keywords/>
  <cp:lastModifiedBy>Resident Hmsa</cp:lastModifiedBy>
  <cp:revision>69</cp:revision>
  <cp:lastPrinted>2017-11-02T18:33:00Z</cp:lastPrinted>
  <dcterms:created xsi:type="dcterms:W3CDTF">2022-04-25T09:09:00Z</dcterms:created>
  <dcterms:modified xsi:type="dcterms:W3CDTF">2022-06-24T07:09:00Z</dcterms:modified>
</cp:coreProperties>
</file>